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5DCBA" w14:textId="77777777" w:rsidR="009A269B" w:rsidRDefault="000E3A04" w:rsidP="009A269B"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Leistungsbeschreibung (Leistungsverzeichnis) als Bestandteil des Angebots </w:t>
      </w:r>
      <w:r w:rsidR="003A25C2">
        <w:rPr>
          <w:rFonts w:ascii="Arial Narrow" w:hAnsi="Arial Narrow"/>
          <w:b/>
          <w:sz w:val="24"/>
        </w:rPr>
        <w:t xml:space="preserve">des </w:t>
      </w:r>
      <w:r w:rsidR="009A269B">
        <w:rPr>
          <w:rFonts w:ascii="Arial Narrow" w:hAnsi="Arial Narrow"/>
          <w:b/>
          <w:sz w:val="24"/>
        </w:rPr>
        <w:t xml:space="preserve">Bieters  </w:t>
      </w:r>
      <w:r w:rsidR="009A269B" w:rsidRPr="003A1DA0">
        <w:rPr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9A269B" w:rsidRPr="003A1DA0">
        <w:rPr>
          <w:u w:val="single"/>
        </w:rPr>
        <w:instrText xml:space="preserve"> FORMTEXT </w:instrText>
      </w:r>
      <w:r w:rsidR="009A269B" w:rsidRPr="003A1DA0">
        <w:rPr>
          <w:u w:val="single"/>
        </w:rPr>
      </w:r>
      <w:r w:rsidR="009A269B" w:rsidRPr="003A1DA0">
        <w:rPr>
          <w:u w:val="single"/>
        </w:rPr>
        <w:fldChar w:fldCharType="separate"/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fldChar w:fldCharType="end"/>
      </w:r>
      <w:r w:rsidR="009A269B">
        <w:rPr>
          <w:rFonts w:ascii="Arial Narrow" w:hAnsi="Arial Narrow"/>
          <w:b/>
          <w:sz w:val="24"/>
        </w:rPr>
        <w:t xml:space="preserve">                                     vom  </w:t>
      </w:r>
      <w:r w:rsidR="009A269B" w:rsidRPr="003A1DA0">
        <w:rPr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9A269B" w:rsidRPr="003A1DA0">
        <w:rPr>
          <w:u w:val="single"/>
        </w:rPr>
        <w:instrText xml:space="preserve"> FORMTEXT </w:instrText>
      </w:r>
      <w:r w:rsidR="009A269B" w:rsidRPr="003A1DA0">
        <w:rPr>
          <w:u w:val="single"/>
        </w:rPr>
      </w:r>
      <w:r w:rsidR="009A269B" w:rsidRPr="003A1DA0">
        <w:rPr>
          <w:u w:val="single"/>
        </w:rPr>
        <w:fldChar w:fldCharType="separate"/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t> </w:t>
      </w:r>
      <w:r w:rsidR="009A269B" w:rsidRPr="003A1DA0">
        <w:rPr>
          <w:u w:val="single"/>
        </w:rPr>
        <w:fldChar w:fldCharType="end"/>
      </w:r>
      <w:r w:rsidR="009A269B">
        <w:rPr>
          <w:u w:val="single"/>
        </w:rPr>
        <w:t xml:space="preserve">   </w:t>
      </w:r>
    </w:p>
    <w:p w14:paraId="61033E87" w14:textId="6632A74F" w:rsidR="00A63722" w:rsidRDefault="000E3A04" w:rsidP="00E81A9B"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für </w:t>
      </w:r>
      <w:r w:rsidR="00D64C7A">
        <w:rPr>
          <w:rFonts w:ascii="Arial Narrow" w:hAnsi="Arial Narrow"/>
          <w:b/>
          <w:sz w:val="24"/>
        </w:rPr>
        <w:t>„</w:t>
      </w:r>
      <w:r w:rsidR="003645C3" w:rsidRPr="003645C3">
        <w:rPr>
          <w:rFonts w:ascii="Arial Narrow" w:hAnsi="Arial Narrow"/>
          <w:b/>
          <w:sz w:val="24"/>
        </w:rPr>
        <w:t>Modulares Feldbett-System</w:t>
      </w:r>
      <w:r w:rsidR="00D64C7A">
        <w:rPr>
          <w:rFonts w:ascii="Arial Narrow" w:hAnsi="Arial Narrow"/>
          <w:b/>
          <w:sz w:val="24"/>
        </w:rPr>
        <w:t>“</w:t>
      </w:r>
      <w:r w:rsidR="003645C3">
        <w:rPr>
          <w:rFonts w:ascii="Arial Narrow" w:hAnsi="Arial Narrow"/>
          <w:b/>
          <w:sz w:val="24"/>
        </w:rPr>
        <w:t xml:space="preserve"> </w:t>
      </w:r>
      <w:r w:rsidR="000E3BE8">
        <w:rPr>
          <w:rFonts w:ascii="Arial Narrow" w:hAnsi="Arial Narrow"/>
          <w:b/>
          <w:sz w:val="24"/>
        </w:rPr>
        <w:t>im Katastrophenschutz</w:t>
      </w:r>
    </w:p>
    <w:p w14:paraId="61033E88" w14:textId="77777777" w:rsidR="00A63722" w:rsidRDefault="00A63722">
      <w:pPr>
        <w:ind w:firstLine="708"/>
        <w:rPr>
          <w:rFonts w:ascii="Arial Narrow" w:hAnsi="Arial Narrow"/>
          <w:b/>
          <w:sz w:val="24"/>
        </w:rPr>
      </w:pPr>
    </w:p>
    <w:p w14:paraId="61033E89" w14:textId="1E3DF2C4" w:rsidR="00A63722" w:rsidRPr="00783598" w:rsidRDefault="00A63722" w:rsidP="00783598">
      <w:pPr>
        <w:ind w:right="339"/>
        <w:rPr>
          <w:rFonts w:ascii="Arial Narrow" w:hAnsi="Arial Narrow"/>
          <w:b/>
          <w:sz w:val="22"/>
          <w:szCs w:val="22"/>
          <w:u w:val="single"/>
        </w:rPr>
      </w:pPr>
      <w:r w:rsidRPr="00783598">
        <w:rPr>
          <w:rFonts w:ascii="Arial Narrow" w:hAnsi="Arial Narrow"/>
          <w:b/>
          <w:sz w:val="22"/>
          <w:szCs w:val="22"/>
          <w:u w:val="single"/>
        </w:rPr>
        <w:t xml:space="preserve">Allgemeines / </w:t>
      </w:r>
      <w:r w:rsidR="000E3BE8">
        <w:rPr>
          <w:rFonts w:ascii="Arial Narrow" w:hAnsi="Arial Narrow"/>
          <w:b/>
          <w:sz w:val="22"/>
          <w:szCs w:val="22"/>
          <w:u w:val="single"/>
        </w:rPr>
        <w:t>Verwendungszweck</w:t>
      </w:r>
    </w:p>
    <w:p w14:paraId="61033E8A" w14:textId="50CE8D83" w:rsidR="00A63722" w:rsidRPr="00783598" w:rsidRDefault="00A63722" w:rsidP="00783598">
      <w:pPr>
        <w:ind w:right="339"/>
        <w:rPr>
          <w:rFonts w:ascii="Arial Narrow" w:hAnsi="Arial Narrow"/>
          <w:sz w:val="22"/>
          <w:szCs w:val="22"/>
        </w:rPr>
      </w:pPr>
      <w:r w:rsidRPr="00783598">
        <w:rPr>
          <w:rFonts w:ascii="Arial Narrow" w:hAnsi="Arial Narrow"/>
          <w:sz w:val="22"/>
          <w:szCs w:val="22"/>
        </w:rPr>
        <w:t xml:space="preserve">Lieferung von </w:t>
      </w:r>
      <w:r w:rsidR="006A2EA1">
        <w:rPr>
          <w:rFonts w:ascii="Arial Narrow" w:hAnsi="Arial Narrow"/>
          <w:sz w:val="22"/>
          <w:szCs w:val="22"/>
        </w:rPr>
        <w:t xml:space="preserve">492 </w:t>
      </w:r>
      <w:r w:rsidR="003645C3">
        <w:rPr>
          <w:rFonts w:ascii="Arial Narrow" w:hAnsi="Arial Narrow"/>
          <w:sz w:val="22"/>
          <w:szCs w:val="22"/>
        </w:rPr>
        <w:t>modularen</w:t>
      </w:r>
      <w:r w:rsidR="003645C3" w:rsidRPr="003645C3">
        <w:rPr>
          <w:rFonts w:ascii="Arial Narrow" w:hAnsi="Arial Narrow"/>
          <w:sz w:val="22"/>
          <w:szCs w:val="22"/>
        </w:rPr>
        <w:t xml:space="preserve"> Feldbett-System</w:t>
      </w:r>
      <w:r w:rsidR="003645C3">
        <w:rPr>
          <w:rFonts w:ascii="Arial Narrow" w:hAnsi="Arial Narrow"/>
          <w:sz w:val="22"/>
          <w:szCs w:val="22"/>
        </w:rPr>
        <w:t xml:space="preserve">en </w:t>
      </w:r>
      <w:r w:rsidR="006A2EA1">
        <w:rPr>
          <w:rFonts w:ascii="Arial Narrow" w:hAnsi="Arial Narrow"/>
          <w:sz w:val="22"/>
          <w:szCs w:val="22"/>
        </w:rPr>
        <w:t>für die Einsatzkräfte</w:t>
      </w:r>
      <w:r w:rsidR="000E3BE8">
        <w:rPr>
          <w:rFonts w:ascii="Arial Narrow" w:hAnsi="Arial Narrow"/>
          <w:sz w:val="22"/>
          <w:szCs w:val="22"/>
        </w:rPr>
        <w:t xml:space="preserve"> des Katastro</w:t>
      </w:r>
      <w:r w:rsidR="00E313C1">
        <w:rPr>
          <w:rFonts w:ascii="Arial Narrow" w:hAnsi="Arial Narrow"/>
          <w:sz w:val="22"/>
          <w:szCs w:val="22"/>
        </w:rPr>
        <w:t xml:space="preserve">phenschutzes im Kreis Segeberg. </w:t>
      </w:r>
      <w:r w:rsidR="00A9586A">
        <w:rPr>
          <w:rFonts w:ascii="Arial Narrow" w:hAnsi="Arial Narrow"/>
          <w:sz w:val="22"/>
          <w:szCs w:val="22"/>
        </w:rPr>
        <w:t>Es sind die geltenden Unfallverhütungsvorschriften und Normen einzuhalten.</w:t>
      </w:r>
    </w:p>
    <w:p w14:paraId="61033E8B" w14:textId="77777777" w:rsidR="00D05E58" w:rsidRPr="00783598" w:rsidRDefault="00D05E58" w:rsidP="00783598">
      <w:pPr>
        <w:ind w:right="339"/>
        <w:rPr>
          <w:rFonts w:ascii="Arial Narrow" w:hAnsi="Arial Narrow"/>
          <w:sz w:val="22"/>
          <w:szCs w:val="22"/>
        </w:rPr>
      </w:pPr>
    </w:p>
    <w:p w14:paraId="61033E92" w14:textId="77777777" w:rsidR="00783598" w:rsidRPr="00783598" w:rsidRDefault="00783598" w:rsidP="00783598">
      <w:pPr>
        <w:ind w:right="339"/>
        <w:rPr>
          <w:rFonts w:ascii="Arial Narrow" w:hAnsi="Arial Narrow"/>
          <w:b/>
          <w:sz w:val="22"/>
          <w:szCs w:val="22"/>
          <w:u w:val="single"/>
        </w:rPr>
      </w:pPr>
      <w:r w:rsidRPr="00783598">
        <w:rPr>
          <w:rFonts w:ascii="Arial Narrow" w:hAnsi="Arial Narrow"/>
          <w:b/>
          <w:sz w:val="22"/>
          <w:szCs w:val="22"/>
          <w:u w:val="single"/>
        </w:rPr>
        <w:t>Zuschlagskriterien</w:t>
      </w:r>
    </w:p>
    <w:p w14:paraId="61033E95" w14:textId="56579E7C" w:rsidR="00E65A33" w:rsidRPr="00783598" w:rsidRDefault="00A63722" w:rsidP="00E81A9B">
      <w:pPr>
        <w:ind w:right="339"/>
        <w:rPr>
          <w:rFonts w:ascii="Arial Narrow" w:hAnsi="Arial Narrow"/>
          <w:sz w:val="22"/>
          <w:szCs w:val="22"/>
        </w:rPr>
      </w:pPr>
      <w:r w:rsidRPr="00783598">
        <w:rPr>
          <w:rFonts w:ascii="Arial Narrow" w:hAnsi="Arial Narrow"/>
          <w:sz w:val="22"/>
          <w:szCs w:val="22"/>
        </w:rPr>
        <w:t>Für die Bewertung des Angebotes werden nachstehende Zuschlagskriterien festgelegt:</w:t>
      </w:r>
      <w:r w:rsidR="00E81A9B">
        <w:rPr>
          <w:rFonts w:ascii="Arial Narrow" w:hAnsi="Arial Narrow"/>
          <w:sz w:val="22"/>
          <w:szCs w:val="22"/>
        </w:rPr>
        <w:t xml:space="preserve">            100 % Preis</w:t>
      </w:r>
    </w:p>
    <w:p w14:paraId="61033E99" w14:textId="77777777" w:rsidR="00E65A33" w:rsidRDefault="00E65A33" w:rsidP="00783598">
      <w:pPr>
        <w:ind w:right="339"/>
        <w:rPr>
          <w:rFonts w:ascii="Arial Narrow" w:hAnsi="Arial Narrow"/>
          <w:sz w:val="22"/>
          <w:szCs w:val="22"/>
        </w:rPr>
      </w:pPr>
    </w:p>
    <w:p w14:paraId="61033E9A" w14:textId="77777777" w:rsidR="00783598" w:rsidRPr="00A00B93" w:rsidRDefault="00783598" w:rsidP="00783598">
      <w:pPr>
        <w:ind w:right="339"/>
        <w:rPr>
          <w:rFonts w:ascii="Arial Narrow" w:hAnsi="Arial Narrow"/>
          <w:b/>
          <w:sz w:val="24"/>
          <w:szCs w:val="24"/>
          <w:u w:val="single"/>
        </w:rPr>
      </w:pPr>
      <w:r w:rsidRPr="00A00B93">
        <w:rPr>
          <w:rFonts w:ascii="Arial Narrow" w:hAnsi="Arial Narrow"/>
          <w:b/>
          <w:sz w:val="24"/>
          <w:szCs w:val="24"/>
          <w:u w:val="single"/>
        </w:rPr>
        <w:t>Informationen</w:t>
      </w:r>
    </w:p>
    <w:p w14:paraId="61033E9B" w14:textId="77777777" w:rsidR="00A63722" w:rsidRPr="00783598" w:rsidRDefault="00A63722" w:rsidP="00783598">
      <w:pPr>
        <w:numPr>
          <w:ilvl w:val="0"/>
          <w:numId w:val="4"/>
        </w:numPr>
        <w:ind w:right="339"/>
        <w:rPr>
          <w:rFonts w:ascii="Arial Narrow" w:hAnsi="Arial Narrow"/>
          <w:sz w:val="22"/>
          <w:szCs w:val="22"/>
        </w:rPr>
      </w:pPr>
      <w:r w:rsidRPr="00783598">
        <w:rPr>
          <w:rFonts w:ascii="Arial Narrow" w:hAnsi="Arial Narrow"/>
          <w:sz w:val="22"/>
          <w:szCs w:val="22"/>
        </w:rPr>
        <w:t>Dem Angebot ist eine ausführliche Beschreibung der angebotenen Produkte beizufügen.</w:t>
      </w:r>
    </w:p>
    <w:p w14:paraId="62A01F6A" w14:textId="219D2D83" w:rsidR="00FE6C38" w:rsidRDefault="00FE6C38" w:rsidP="00FE6C38">
      <w:pPr>
        <w:numPr>
          <w:ilvl w:val="0"/>
          <w:numId w:val="4"/>
        </w:numPr>
        <w:ind w:right="339"/>
        <w:rPr>
          <w:rFonts w:ascii="Arial Narrow" w:hAnsi="Arial Narrow"/>
          <w:b/>
          <w:sz w:val="24"/>
          <w:szCs w:val="24"/>
        </w:rPr>
      </w:pPr>
      <w:r w:rsidRPr="00DE14AB">
        <w:rPr>
          <w:rFonts w:ascii="Arial Narrow" w:hAnsi="Arial Narrow"/>
          <w:b/>
          <w:sz w:val="24"/>
          <w:szCs w:val="24"/>
        </w:rPr>
        <w:t>Das Angebot muss alle geforderten Angaben, Erklärungen und Preise enthalten. In der Leistungsbeschreib</w:t>
      </w:r>
      <w:r w:rsidR="009A269B">
        <w:rPr>
          <w:rFonts w:ascii="Arial Narrow" w:hAnsi="Arial Narrow"/>
          <w:b/>
          <w:sz w:val="24"/>
          <w:szCs w:val="24"/>
        </w:rPr>
        <w:t>ung sind daher in die Spalten „</w:t>
      </w:r>
      <w:r w:rsidRPr="00DE14AB">
        <w:rPr>
          <w:rFonts w:ascii="Arial Narrow" w:hAnsi="Arial Narrow"/>
          <w:b/>
          <w:sz w:val="24"/>
          <w:szCs w:val="24"/>
        </w:rPr>
        <w:t>Preise je Einheit“  und „ Gesamtbetrag“  Eurobeträge (z.B. 0,00 Euro) einzutragen. Ergänzungen in der Leistungsbeschreibung durch den Bieter (z.</w:t>
      </w:r>
      <w:r w:rsidR="009A269B">
        <w:rPr>
          <w:rFonts w:ascii="Arial Narrow" w:hAnsi="Arial Narrow"/>
          <w:b/>
          <w:sz w:val="24"/>
          <w:szCs w:val="24"/>
        </w:rPr>
        <w:t xml:space="preserve">B. „ in Position …  enthalten“ </w:t>
      </w:r>
      <w:r w:rsidRPr="00DE14AB">
        <w:rPr>
          <w:rFonts w:ascii="Arial Narrow" w:hAnsi="Arial Narrow"/>
          <w:b/>
          <w:sz w:val="24"/>
          <w:szCs w:val="24"/>
        </w:rPr>
        <w:t>oder „ Serie“ ) können nach § 42 Abs. 1 Nr. 5 UVgO zu einem Au</w:t>
      </w:r>
      <w:r w:rsidR="00473258">
        <w:rPr>
          <w:rFonts w:ascii="Arial Narrow" w:hAnsi="Arial Narrow"/>
          <w:b/>
          <w:sz w:val="24"/>
          <w:szCs w:val="24"/>
        </w:rPr>
        <w:t>sschluss des Angebotes führen.</w:t>
      </w:r>
    </w:p>
    <w:p w14:paraId="61033E9E" w14:textId="77777777" w:rsidR="00A63722" w:rsidRPr="00DE14AB" w:rsidRDefault="00A63722" w:rsidP="00783598">
      <w:pPr>
        <w:ind w:left="177" w:right="339"/>
        <w:rPr>
          <w:rFonts w:ascii="Arial Narrow" w:hAnsi="Arial Narrow"/>
          <w:b/>
          <w:sz w:val="24"/>
          <w:szCs w:val="24"/>
        </w:rPr>
      </w:pPr>
    </w:p>
    <w:p w14:paraId="028A0DAD" w14:textId="77777777" w:rsidR="00E06D67" w:rsidRPr="00DE14AB" w:rsidRDefault="00E06D67" w:rsidP="00E06D67">
      <w:pPr>
        <w:ind w:right="339"/>
        <w:rPr>
          <w:rFonts w:ascii="Arial Narrow" w:hAnsi="Arial Narrow"/>
          <w:b/>
          <w:sz w:val="24"/>
          <w:szCs w:val="24"/>
          <w:u w:val="single"/>
        </w:rPr>
      </w:pPr>
      <w:r w:rsidRPr="00DE14AB">
        <w:rPr>
          <w:rFonts w:ascii="Arial Narrow" w:hAnsi="Arial Narrow"/>
          <w:b/>
          <w:sz w:val="24"/>
          <w:szCs w:val="24"/>
          <w:u w:val="single"/>
        </w:rPr>
        <w:t>Einzureichende Unterlagen:</w:t>
      </w:r>
    </w:p>
    <w:p w14:paraId="7F8377B9" w14:textId="2991EB23" w:rsidR="00E06D67" w:rsidRPr="00DE14AB" w:rsidRDefault="00CA7D77" w:rsidP="003645C3">
      <w:pPr>
        <w:numPr>
          <w:ilvl w:val="0"/>
          <w:numId w:val="4"/>
        </w:numPr>
        <w:ind w:right="339"/>
        <w:rPr>
          <w:rFonts w:ascii="Arial Narrow" w:hAnsi="Arial Narrow" w:cs="Arial"/>
          <w:sz w:val="22"/>
          <w:szCs w:val="22"/>
        </w:rPr>
      </w:pPr>
      <w:r w:rsidRPr="00DE14AB">
        <w:rPr>
          <w:rFonts w:ascii="Arial Narrow" w:hAnsi="Arial Narrow" w:cs="Arial"/>
          <w:sz w:val="22"/>
          <w:szCs w:val="22"/>
        </w:rPr>
        <w:t xml:space="preserve">Zeichnungen </w:t>
      </w:r>
      <w:r w:rsidR="00FE6C38" w:rsidRPr="00DE14AB">
        <w:rPr>
          <w:rFonts w:ascii="Arial Narrow" w:hAnsi="Arial Narrow" w:cs="Arial"/>
          <w:sz w:val="22"/>
          <w:szCs w:val="22"/>
        </w:rPr>
        <w:t xml:space="preserve">/ Datenblatt </w:t>
      </w:r>
      <w:r w:rsidRPr="00DE14AB">
        <w:rPr>
          <w:rFonts w:ascii="Arial Narrow" w:hAnsi="Arial Narrow" w:cs="Arial"/>
          <w:sz w:val="22"/>
          <w:szCs w:val="22"/>
        </w:rPr>
        <w:t xml:space="preserve">für </w:t>
      </w:r>
      <w:r w:rsidR="003645C3">
        <w:rPr>
          <w:rFonts w:ascii="Arial Narrow" w:hAnsi="Arial Narrow" w:cs="Arial"/>
          <w:sz w:val="22"/>
          <w:szCs w:val="22"/>
        </w:rPr>
        <w:t>das m</w:t>
      </w:r>
      <w:r w:rsidR="003645C3" w:rsidRPr="003645C3">
        <w:rPr>
          <w:rFonts w:ascii="Arial Narrow" w:hAnsi="Arial Narrow" w:cs="Arial"/>
          <w:sz w:val="22"/>
          <w:szCs w:val="22"/>
        </w:rPr>
        <w:t>odulare Feldbett-System</w:t>
      </w:r>
    </w:p>
    <w:p w14:paraId="5D0F7B73" w14:textId="178BCC61" w:rsidR="000E3BE8" w:rsidRPr="00DE14AB" w:rsidRDefault="000E3BE8" w:rsidP="000E3BE8">
      <w:pPr>
        <w:ind w:right="339"/>
        <w:rPr>
          <w:rFonts w:ascii="Arial Narrow" w:hAnsi="Arial Narrow" w:cs="Arial"/>
          <w:sz w:val="22"/>
          <w:szCs w:val="22"/>
        </w:rPr>
      </w:pPr>
    </w:p>
    <w:p w14:paraId="6B92E12A" w14:textId="7CD5035D" w:rsidR="00D32A16" w:rsidRPr="00DE14AB" w:rsidRDefault="00D32A16" w:rsidP="000E3BE8">
      <w:pPr>
        <w:ind w:right="339"/>
        <w:rPr>
          <w:rFonts w:ascii="Arial Narrow" w:hAnsi="Arial Narrow" w:cs="Arial"/>
          <w:sz w:val="22"/>
          <w:szCs w:val="22"/>
        </w:rPr>
      </w:pPr>
    </w:p>
    <w:p w14:paraId="25CB1198" w14:textId="77777777" w:rsidR="000E3BE8" w:rsidRDefault="000E3BE8" w:rsidP="000E3BE8">
      <w:pPr>
        <w:ind w:right="339"/>
        <w:rPr>
          <w:rFonts w:ascii="Arial Narrow" w:hAnsi="Arial Narrow" w:cs="Arial"/>
          <w:color w:val="FF0000"/>
          <w:sz w:val="22"/>
          <w:szCs w:val="22"/>
        </w:rPr>
      </w:pPr>
    </w:p>
    <w:p w14:paraId="36CCDFC2" w14:textId="77777777" w:rsidR="000E3BE8" w:rsidRPr="000E3BE8" w:rsidRDefault="000E3BE8" w:rsidP="000E3BE8">
      <w:pPr>
        <w:ind w:right="339"/>
        <w:rPr>
          <w:rFonts w:ascii="Arial Narrow" w:hAnsi="Arial Narrow" w:cs="Arial"/>
          <w:color w:val="FF0000"/>
          <w:sz w:val="22"/>
          <w:szCs w:val="22"/>
        </w:rPr>
      </w:pPr>
    </w:p>
    <w:p w14:paraId="61033EA1" w14:textId="4FB4F57D" w:rsidR="00A63722" w:rsidRDefault="00A63722" w:rsidP="00A63722">
      <w:pPr>
        <w:spacing w:line="312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br w:type="page"/>
      </w:r>
    </w:p>
    <w:p w14:paraId="6C3A90DA" w14:textId="29BD70C5" w:rsidR="00C97582" w:rsidRPr="00C97582" w:rsidRDefault="00C97582" w:rsidP="00C97582">
      <w:pPr>
        <w:ind w:right="339"/>
        <w:rPr>
          <w:rFonts w:ascii="Arial Narrow" w:hAnsi="Arial Narrow"/>
          <w:b/>
          <w:sz w:val="24"/>
          <w:szCs w:val="24"/>
          <w:u w:val="single"/>
        </w:rPr>
      </w:pPr>
      <w:r w:rsidRPr="00C97582">
        <w:rPr>
          <w:rFonts w:ascii="Arial Narrow" w:hAnsi="Arial Narrow"/>
          <w:b/>
          <w:sz w:val="24"/>
          <w:szCs w:val="24"/>
          <w:u w:val="single"/>
        </w:rPr>
        <w:lastRenderedPageBreak/>
        <w:t>Leistungsverzeichnis</w:t>
      </w:r>
    </w:p>
    <w:p w14:paraId="50E2908B" w14:textId="77777777" w:rsidR="00C97582" w:rsidRDefault="00C97582" w:rsidP="00A63722">
      <w:pPr>
        <w:spacing w:line="312" w:lineRule="auto"/>
        <w:rPr>
          <w:rFonts w:ascii="Arial Narrow" w:hAnsi="Arial Narrow"/>
          <w:sz w:val="23"/>
          <w:szCs w:val="23"/>
        </w:rPr>
      </w:pPr>
    </w:p>
    <w:tbl>
      <w:tblPr>
        <w:tblW w:w="140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"/>
        <w:gridCol w:w="6159"/>
        <w:gridCol w:w="3581"/>
        <w:gridCol w:w="822"/>
        <w:gridCol w:w="1417"/>
        <w:gridCol w:w="1418"/>
      </w:tblGrid>
      <w:tr w:rsidR="00CA7D77" w14:paraId="587DC39B" w14:textId="77777777" w:rsidTr="007D6B5F">
        <w:trPr>
          <w:cantSplit/>
          <w:tblHeader/>
        </w:trPr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711DC" w14:textId="77777777" w:rsidR="00CA7D77" w:rsidRDefault="00CA7D77" w:rsidP="00C97582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4F8FE" w14:textId="77777777" w:rsidR="00CA7D77" w:rsidRPr="00C97582" w:rsidRDefault="00CA7D77">
            <w:pPr>
              <w:pStyle w:val="berschrift6"/>
              <w:rPr>
                <w:b/>
                <w:u w:val="none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0FA79" w14:textId="77777777" w:rsidR="00CA7D77" w:rsidRDefault="00CA7D77" w:rsidP="00C97582">
            <w:pPr>
              <w:widowControl w:val="0"/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14:paraId="6F45B165" w14:textId="77777777" w:rsidR="00CA7D77" w:rsidRDefault="00CA7D77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4CAF85" w14:textId="77777777" w:rsidR="00CA7D77" w:rsidRPr="00CA7D77" w:rsidRDefault="00CA7D77" w:rsidP="00CA7D77">
            <w:pPr>
              <w:jc w:val="center"/>
              <w:rPr>
                <w:rFonts w:ascii="Arial Narrow" w:hAnsi="Arial Narrow"/>
                <w:b/>
                <w:bCs/>
              </w:rPr>
            </w:pPr>
            <w:r w:rsidRPr="00CA7D77">
              <w:rPr>
                <w:rFonts w:ascii="Arial Narrow" w:hAnsi="Arial Narrow"/>
                <w:b/>
                <w:bCs/>
              </w:rPr>
              <w:t xml:space="preserve">Preisangaben des </w:t>
            </w:r>
          </w:p>
          <w:p w14:paraId="0187F990" w14:textId="07F64A3A" w:rsidR="00CA7D77" w:rsidRPr="00CA7D77" w:rsidRDefault="00CA7D77" w:rsidP="00CA7D77">
            <w:pPr>
              <w:jc w:val="center"/>
              <w:rPr>
                <w:rFonts w:ascii="Arial Narrow" w:hAnsi="Arial Narrow"/>
                <w:b/>
                <w:bCs/>
              </w:rPr>
            </w:pPr>
            <w:r w:rsidRPr="00CA7D77">
              <w:rPr>
                <w:rFonts w:ascii="Arial Narrow" w:hAnsi="Arial Narrow"/>
                <w:b/>
                <w:bCs/>
              </w:rPr>
              <w:t>Bieters</w:t>
            </w:r>
          </w:p>
        </w:tc>
      </w:tr>
      <w:tr w:rsidR="00CA7D77" w14:paraId="6BD7ACAE" w14:textId="6384F343" w:rsidTr="007D6B5F">
        <w:trPr>
          <w:cantSplit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BF6" w14:textId="77777777" w:rsidR="00CA7D77" w:rsidRDefault="00CA7D77" w:rsidP="00C9758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Lfd.</w:t>
            </w:r>
          </w:p>
          <w:p w14:paraId="6B08DAAD" w14:textId="0D034AF8" w:rsidR="00CA7D77" w:rsidRDefault="00CA7D77" w:rsidP="00C9758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</w:rPr>
              <w:t>Nr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16E2" w14:textId="31F7EA91" w:rsidR="00CA7D77" w:rsidRPr="00C97582" w:rsidRDefault="00CA7D77">
            <w:pPr>
              <w:pStyle w:val="berschrift6"/>
              <w:rPr>
                <w:b/>
                <w:bCs/>
                <w:u w:val="none"/>
              </w:rPr>
            </w:pPr>
            <w:r w:rsidRPr="00C97582">
              <w:rPr>
                <w:b/>
                <w:u w:val="none"/>
              </w:rPr>
              <w:t>Bezeichnung der Leistung, Kennzeichnung, technische Angaben, mit dem Angebot vorzulegende Nachweise, Anforderungen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1B2" w14:textId="77777777" w:rsidR="00CA7D77" w:rsidRDefault="00CA7D77" w:rsidP="00C97582">
            <w:pPr>
              <w:widowControl w:val="0"/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Technische Angaben</w:t>
            </w:r>
          </w:p>
          <w:p w14:paraId="2F49875E" w14:textId="77777777" w:rsidR="00CA7D77" w:rsidRDefault="00CA7D77" w:rsidP="00C97582">
            <w:pPr>
              <w:widowControl w:val="0"/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Bitte die Ist-Werte eintragen</w:t>
            </w:r>
          </w:p>
          <w:p w14:paraId="770CB5A3" w14:textId="32DAE27D" w:rsidR="00CA7D77" w:rsidRDefault="00CA7D77" w:rsidP="00C97582">
            <w:pPr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Cs/>
              </w:rPr>
              <w:t>angebotenes Produkt bzw. Ausführung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DA130BE" w14:textId="4FD22873" w:rsidR="00CA7D77" w:rsidRDefault="00CA7D77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Menge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468615C" w14:textId="77777777" w:rsidR="00CA7D77" w:rsidRPr="00CA7D77" w:rsidRDefault="00CA7D77" w:rsidP="00CA7D77">
            <w:pPr>
              <w:jc w:val="center"/>
              <w:rPr>
                <w:rFonts w:ascii="Arial Narrow" w:hAnsi="Arial Narrow"/>
                <w:b/>
                <w:bCs/>
              </w:rPr>
            </w:pPr>
            <w:r w:rsidRPr="00CA7D77">
              <w:rPr>
                <w:rFonts w:ascii="Arial Narrow" w:hAnsi="Arial Narrow"/>
                <w:b/>
                <w:bCs/>
              </w:rPr>
              <w:t>Preis je Einheit</w:t>
            </w:r>
          </w:p>
          <w:p w14:paraId="5811A5D9" w14:textId="536BC882" w:rsidR="00CA7D77" w:rsidRDefault="00CA7D77" w:rsidP="00CA7D77">
            <w:pPr>
              <w:jc w:val="center"/>
              <w:rPr>
                <w:rFonts w:ascii="Arial Narrow" w:hAnsi="Arial Narrow"/>
                <w:b/>
                <w:bCs/>
              </w:rPr>
            </w:pPr>
            <w:r w:rsidRPr="00CA7D77">
              <w:rPr>
                <w:rFonts w:ascii="Arial Narrow" w:hAnsi="Arial Narrow"/>
                <w:b/>
                <w:bCs/>
              </w:rPr>
              <w:t>netto in 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EDDDFC" w14:textId="77777777" w:rsidR="00CA7D77" w:rsidRPr="00CA7D77" w:rsidRDefault="00CA7D77" w:rsidP="00CA7D77">
            <w:pPr>
              <w:jc w:val="center"/>
              <w:rPr>
                <w:rFonts w:ascii="Arial Narrow" w:hAnsi="Arial Narrow"/>
                <w:b/>
                <w:bCs/>
              </w:rPr>
            </w:pPr>
            <w:r w:rsidRPr="00CA7D77">
              <w:rPr>
                <w:rFonts w:ascii="Arial Narrow" w:hAnsi="Arial Narrow"/>
                <w:b/>
                <w:bCs/>
              </w:rPr>
              <w:t>Gesamtbetrag</w:t>
            </w:r>
          </w:p>
          <w:p w14:paraId="7E753E5B" w14:textId="5469C6EA" w:rsidR="00CA7D77" w:rsidRDefault="00CA7D77" w:rsidP="00CA7D77">
            <w:pPr>
              <w:jc w:val="center"/>
              <w:rPr>
                <w:rFonts w:ascii="Arial Narrow" w:hAnsi="Arial Narrow"/>
                <w:b/>
                <w:bCs/>
              </w:rPr>
            </w:pPr>
            <w:r w:rsidRPr="00CA7D77">
              <w:rPr>
                <w:rFonts w:ascii="Arial Narrow" w:hAnsi="Arial Narrow"/>
                <w:b/>
                <w:bCs/>
              </w:rPr>
              <w:t>netto in EUR</w:t>
            </w:r>
          </w:p>
        </w:tc>
      </w:tr>
      <w:tr w:rsidR="00473258" w14:paraId="61033EA8" w14:textId="72E63446" w:rsidTr="007D6B5F">
        <w:trPr>
          <w:cantSplit/>
        </w:trPr>
        <w:tc>
          <w:tcPr>
            <w:tcW w:w="637" w:type="dxa"/>
            <w:tcBorders>
              <w:top w:val="single" w:sz="4" w:space="0" w:color="auto"/>
            </w:tcBorders>
          </w:tcPr>
          <w:p w14:paraId="61033EA2" w14:textId="22D4355B" w:rsidR="00473258" w:rsidRDefault="00473258" w:rsidP="0047325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1.</w:t>
            </w:r>
          </w:p>
        </w:tc>
        <w:tc>
          <w:tcPr>
            <w:tcW w:w="6159" w:type="dxa"/>
            <w:tcBorders>
              <w:top w:val="single" w:sz="4" w:space="0" w:color="auto"/>
            </w:tcBorders>
          </w:tcPr>
          <w:p w14:paraId="45188E4E" w14:textId="556FFA42" w:rsidR="003645C3" w:rsidRDefault="003645C3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3645C3">
              <w:rPr>
                <w:rFonts w:ascii="Arial Narrow" w:hAnsi="Arial Narrow"/>
              </w:rPr>
              <w:t xml:space="preserve">Zweiteiliges, übereinander montierbares Schlafsystem </w:t>
            </w:r>
          </w:p>
          <w:p w14:paraId="394600D8" w14:textId="15F72379" w:rsidR="003645C3" w:rsidRPr="003645C3" w:rsidRDefault="003645C3" w:rsidP="003645C3">
            <w:pPr>
              <w:ind w:right="339"/>
              <w:rPr>
                <w:rFonts w:ascii="Arial Narrow" w:hAnsi="Arial Narrow"/>
              </w:rPr>
            </w:pPr>
            <w:r w:rsidRPr="003645C3">
              <w:rPr>
                <w:rFonts w:ascii="Arial Narrow" w:hAnsi="Arial Narrow"/>
              </w:rPr>
              <w:t>(Etagenbauweise möglich)</w:t>
            </w:r>
          </w:p>
          <w:p w14:paraId="6E986E65" w14:textId="77777777" w:rsidR="003645C3" w:rsidRDefault="003645C3" w:rsidP="003645C3">
            <w:pPr>
              <w:ind w:right="339"/>
              <w:rPr>
                <w:rFonts w:ascii="Arial Narrow" w:hAnsi="Arial Narrow"/>
              </w:rPr>
            </w:pPr>
            <w:r w:rsidRPr="003645C3"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</w:rPr>
              <w:t xml:space="preserve"> </w:t>
            </w:r>
            <w:r w:rsidRPr="003645C3">
              <w:rPr>
                <w:rFonts w:ascii="Arial Narrow" w:hAnsi="Arial Narrow"/>
              </w:rPr>
              <w:t xml:space="preserve">Nutzung sowohl als Einzelbett als auch als übereinander angeordnetes </w:t>
            </w:r>
          </w:p>
          <w:p w14:paraId="4D9B2E31" w14:textId="3B029EF2" w:rsidR="003645C3" w:rsidRPr="003645C3" w:rsidRDefault="003645C3" w:rsidP="003645C3">
            <w:pPr>
              <w:ind w:right="339"/>
              <w:rPr>
                <w:rFonts w:ascii="Arial Narrow" w:hAnsi="Arial Narrow"/>
              </w:rPr>
            </w:pPr>
            <w:r w:rsidRPr="003645C3">
              <w:rPr>
                <w:rFonts w:ascii="Arial Narrow" w:hAnsi="Arial Narrow"/>
              </w:rPr>
              <w:t>Doppelbett</w:t>
            </w:r>
          </w:p>
          <w:p w14:paraId="5547F1D4" w14:textId="5D870EDD" w:rsidR="003645C3" w:rsidRPr="003645C3" w:rsidRDefault="003645C3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3645C3">
              <w:rPr>
                <w:rFonts w:ascii="Arial Narrow" w:hAnsi="Arial Narrow"/>
              </w:rPr>
              <w:t>Werkzeugfreier Aufbau durch Steck- oder Kupplungssystem</w:t>
            </w:r>
          </w:p>
          <w:p w14:paraId="44153EA9" w14:textId="2058632C" w:rsidR="003645C3" w:rsidRPr="003645C3" w:rsidRDefault="003645C3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3645C3">
              <w:rPr>
                <w:rFonts w:ascii="Arial Narrow" w:hAnsi="Arial Narrow"/>
              </w:rPr>
              <w:t>Stabile Rahmenkonstruktion aus Metall</w:t>
            </w:r>
          </w:p>
          <w:p w14:paraId="7E11C1C4" w14:textId="47062AEF" w:rsidR="003645C3" w:rsidRPr="003645C3" w:rsidRDefault="00B63E9C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3645C3" w:rsidRPr="003645C3">
              <w:rPr>
                <w:rFonts w:ascii="Arial Narrow" w:hAnsi="Arial Narrow"/>
              </w:rPr>
              <w:t>Liegefläche aus strapazierfähigem, pflegeleichtem Gewebe</w:t>
            </w:r>
          </w:p>
          <w:p w14:paraId="5A2DD1C5" w14:textId="472B3790" w:rsidR="003645C3" w:rsidRPr="003645C3" w:rsidRDefault="00B63E9C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3645C3" w:rsidRPr="003645C3">
              <w:rPr>
                <w:rFonts w:ascii="Arial Narrow" w:hAnsi="Arial Narrow"/>
              </w:rPr>
              <w:t>Liegefläche geeignet für Erwachsene (ca. 190–210 cm Länge)</w:t>
            </w:r>
          </w:p>
          <w:p w14:paraId="2AD5631C" w14:textId="09E72079" w:rsidR="003645C3" w:rsidRDefault="00B63E9C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3645C3" w:rsidRPr="003645C3">
              <w:rPr>
                <w:rFonts w:ascii="Arial Narrow" w:hAnsi="Arial Narrow"/>
              </w:rPr>
              <w:t>Hohe Belastbarke</w:t>
            </w:r>
            <w:r w:rsidR="006D1EFA">
              <w:rPr>
                <w:rFonts w:ascii="Arial Narrow" w:hAnsi="Arial Narrow"/>
              </w:rPr>
              <w:t>it je Liegefläche (mind.</w:t>
            </w:r>
            <w:r>
              <w:rPr>
                <w:rFonts w:ascii="Arial Narrow" w:hAnsi="Arial Narrow"/>
              </w:rPr>
              <w:t xml:space="preserve"> 150</w:t>
            </w:r>
            <w:r w:rsidR="003645C3" w:rsidRPr="003645C3">
              <w:rPr>
                <w:rFonts w:ascii="Arial Narrow" w:hAnsi="Arial Narrow"/>
              </w:rPr>
              <w:t xml:space="preserve"> kg)</w:t>
            </w:r>
          </w:p>
          <w:p w14:paraId="5747FC44" w14:textId="6D985AB4" w:rsidR="003645C3" w:rsidRDefault="00030D89" w:rsidP="003645C3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Bei Etagenbetteinstellu</w:t>
            </w:r>
            <w:r w:rsidR="009A269B">
              <w:rPr>
                <w:rFonts w:ascii="Arial Narrow" w:hAnsi="Arial Narrow"/>
              </w:rPr>
              <w:t>ng ein Abstand von mind. 60cm von Etage zu Etage</w:t>
            </w:r>
          </w:p>
          <w:p w14:paraId="4DC72D60" w14:textId="77777777" w:rsidR="00030D89" w:rsidRPr="003645C3" w:rsidRDefault="00030D89" w:rsidP="003645C3">
            <w:pPr>
              <w:ind w:right="339"/>
              <w:rPr>
                <w:rFonts w:ascii="Arial Narrow" w:hAnsi="Arial Narrow"/>
              </w:rPr>
            </w:pPr>
          </w:p>
          <w:p w14:paraId="1557F22B" w14:textId="77777777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Transport und Lagerung</w:t>
            </w:r>
          </w:p>
          <w:p w14:paraId="69F21F47" w14:textId="77777777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- Kompakte Zerlegung in transportfähige Einzelteile</w:t>
            </w:r>
          </w:p>
          <w:p w14:paraId="08A6E7D3" w14:textId="77777777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- Lieferung in Transporttaschen oder -systemen</w:t>
            </w:r>
          </w:p>
          <w:p w14:paraId="061834E4" w14:textId="5C5FBEB0" w:rsid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- Möglichst geringes Eigengewicht je Einheit für manuelles Handling</w:t>
            </w:r>
          </w:p>
          <w:p w14:paraId="60235222" w14:textId="437098D3" w:rsidR="00030D89" w:rsidRDefault="00030D89" w:rsidP="00030D89">
            <w:pPr>
              <w:ind w:right="339"/>
              <w:rPr>
                <w:rFonts w:ascii="Arial Narrow" w:hAnsi="Arial Narrow"/>
              </w:rPr>
            </w:pPr>
          </w:p>
          <w:p w14:paraId="424E23E1" w14:textId="77777777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Sicherheit und Handhabung</w:t>
            </w:r>
          </w:p>
          <w:p w14:paraId="4AC35936" w14:textId="77777777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- Kippsichere Konstruktion auch im gestapelten Zustand</w:t>
            </w:r>
          </w:p>
          <w:p w14:paraId="43424ABA" w14:textId="77777777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- Abgerundete Kanten oder geschützte Verbindungselemente</w:t>
            </w:r>
          </w:p>
          <w:p w14:paraId="51A39FA2" w14:textId="6139A0CD" w:rsidR="00030D89" w:rsidRPr="00030D89" w:rsidRDefault="00030D89" w:rsidP="00030D89">
            <w:pPr>
              <w:ind w:right="339"/>
              <w:rPr>
                <w:rFonts w:ascii="Arial Narrow" w:hAnsi="Arial Narrow"/>
              </w:rPr>
            </w:pPr>
            <w:r w:rsidRPr="00030D89">
              <w:rPr>
                <w:rFonts w:ascii="Arial Narrow" w:hAnsi="Arial Narrow"/>
              </w:rPr>
              <w:t>- Einfach verständlicher Aufbau ohne umfangreiche Einweisung</w:t>
            </w:r>
          </w:p>
          <w:p w14:paraId="61033EA3" w14:textId="737BAAE0" w:rsidR="00EC7451" w:rsidRPr="00EC7451" w:rsidRDefault="00EC7451" w:rsidP="003645C3">
            <w:pPr>
              <w:ind w:right="339"/>
              <w:rPr>
                <w:rFonts w:ascii="Arial Narrow" w:hAnsi="Arial Narrow"/>
              </w:rPr>
            </w:pPr>
          </w:p>
        </w:tc>
        <w:tc>
          <w:tcPr>
            <w:tcW w:w="3581" w:type="dxa"/>
            <w:tcBorders>
              <w:top w:val="single" w:sz="4" w:space="0" w:color="auto"/>
              <w:right w:val="single" w:sz="4" w:space="0" w:color="auto"/>
            </w:tcBorders>
          </w:tcPr>
          <w:p w14:paraId="39C0C5BF" w14:textId="77777777" w:rsidR="00473258" w:rsidRDefault="00473258" w:rsidP="00473258">
            <w:pPr>
              <w:pStyle w:val="Textkrper"/>
              <w:tabs>
                <w:tab w:val="clear" w:pos="720"/>
              </w:tabs>
              <w:rPr>
                <w:color w:val="auto"/>
                <w:sz w:val="20"/>
              </w:rPr>
            </w:pPr>
          </w:p>
          <w:p w14:paraId="61033EA4" w14:textId="23646BD2" w:rsidR="00473258" w:rsidRDefault="00613046" w:rsidP="00473258">
            <w:pPr>
              <w:tabs>
                <w:tab w:val="left" w:pos="426"/>
                <w:tab w:val="left" w:pos="1560"/>
                <w:tab w:val="left" w:pos="2410"/>
              </w:tabs>
              <w:ind w:right="339"/>
              <w:rPr>
                <w:rFonts w:ascii="Arial Narrow" w:hAnsi="Arial Narrow"/>
                <w:b/>
                <w:bCs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bookmarkStart w:id="0" w:name="_GoBack"/>
            <w:bookmarkEnd w:id="0"/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1033EA5" w14:textId="6A004444" w:rsidR="00473258" w:rsidRPr="000E75A7" w:rsidRDefault="00B63E9C" w:rsidP="00473258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E04EDDE" w14:textId="1DF859E1" w:rsidR="00473258" w:rsidRPr="000E75A7" w:rsidRDefault="00473258" w:rsidP="00473258">
            <w:pPr>
              <w:jc w:val="center"/>
              <w:rPr>
                <w:rFonts w:ascii="Arial Narrow" w:hAnsi="Arial Narrow"/>
                <w:bCs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704E28" w14:textId="5B9CCAED" w:rsidR="00473258" w:rsidRPr="000E75A7" w:rsidRDefault="00473258" w:rsidP="00473258">
            <w:pPr>
              <w:jc w:val="center"/>
              <w:rPr>
                <w:rFonts w:ascii="Arial Narrow" w:hAnsi="Arial Narrow"/>
                <w:bCs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  <w:tr w:rsidR="00473258" w:rsidRPr="0080568B" w14:paraId="61033EB9" w14:textId="6372F739" w:rsidTr="007D6B5F">
        <w:trPr>
          <w:cantSplit/>
        </w:trPr>
        <w:tc>
          <w:tcPr>
            <w:tcW w:w="637" w:type="dxa"/>
          </w:tcPr>
          <w:p w14:paraId="61033EA9" w14:textId="2442CC27" w:rsidR="00473258" w:rsidRPr="000E75A7" w:rsidRDefault="00473258" w:rsidP="00473258">
            <w:pPr>
              <w:rPr>
                <w:rFonts w:ascii="Arial Narrow" w:hAnsi="Arial Narrow"/>
                <w:b/>
              </w:rPr>
            </w:pPr>
            <w:r w:rsidRPr="000E75A7">
              <w:rPr>
                <w:rFonts w:ascii="Arial Narrow" w:hAnsi="Arial Narrow"/>
                <w:b/>
              </w:rPr>
              <w:t>2.</w:t>
            </w:r>
          </w:p>
        </w:tc>
        <w:tc>
          <w:tcPr>
            <w:tcW w:w="6159" w:type="dxa"/>
          </w:tcPr>
          <w:p w14:paraId="3DAD6A0F" w14:textId="77777777" w:rsidR="009A269B" w:rsidRPr="00B63E9C" w:rsidRDefault="009A269B" w:rsidP="009A269B">
            <w:pPr>
              <w:ind w:right="339"/>
              <w:rPr>
                <w:rFonts w:ascii="Arial Narrow" w:hAnsi="Arial Narrow"/>
                <w:b/>
              </w:rPr>
            </w:pPr>
            <w:r w:rsidRPr="00B63E9C">
              <w:rPr>
                <w:rFonts w:ascii="Arial Narrow" w:hAnsi="Arial Narrow"/>
                <w:b/>
              </w:rPr>
              <w:t>Zubehör</w:t>
            </w:r>
          </w:p>
          <w:p w14:paraId="06C254CC" w14:textId="77777777" w:rsidR="00D4512F" w:rsidRDefault="009A269B" w:rsidP="00D4512F">
            <w:pPr>
              <w:ind w:right="3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Aufbewahrungsmöglichkeit (Seitentasche / </w:t>
            </w:r>
            <w:r w:rsidR="00D64C7A">
              <w:rPr>
                <w:rFonts w:ascii="Arial Narrow" w:hAnsi="Arial Narrow"/>
              </w:rPr>
              <w:t>Organizer)</w:t>
            </w:r>
            <w:r w:rsidR="006D1EFA">
              <w:rPr>
                <w:rFonts w:ascii="Arial Narrow" w:hAnsi="Arial Narrow"/>
              </w:rPr>
              <w:t xml:space="preserve"> </w:t>
            </w:r>
          </w:p>
          <w:p w14:paraId="0CD5D86A" w14:textId="77777777" w:rsidR="004302BB" w:rsidRDefault="00D4512F" w:rsidP="00D4512F">
            <w:pPr>
              <w:ind w:right="339"/>
              <w:rPr>
                <w:rFonts w:ascii="Arial Narrow" w:hAnsi="Arial Narrow"/>
              </w:rPr>
            </w:pPr>
            <w:r w:rsidRPr="00D4512F">
              <w:rPr>
                <w:rFonts w:ascii="Arial Narrow" w:hAnsi="Arial Narrow"/>
              </w:rPr>
              <w:t>für persönliche Gegenstände oder kleine Ausrüstungsartikel.</w:t>
            </w:r>
          </w:p>
          <w:p w14:paraId="61033EAE" w14:textId="2B8AF496" w:rsidR="009434C2" w:rsidRPr="00645F9E" w:rsidRDefault="009434C2" w:rsidP="00D4512F">
            <w:pPr>
              <w:ind w:right="339"/>
              <w:rPr>
                <w:rFonts w:ascii="Arial Narrow" w:hAnsi="Arial Narrow"/>
              </w:rPr>
            </w:pP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14:paraId="61033EB5" w14:textId="16E437EB" w:rsidR="00473258" w:rsidRPr="0080568B" w:rsidRDefault="003540A5" w:rsidP="00473258">
            <w:pPr>
              <w:pStyle w:val="Textkrper"/>
              <w:tabs>
                <w:tab w:val="clear" w:pos="720"/>
              </w:tabs>
              <w:rPr>
                <w:color w:val="auto"/>
                <w:sz w:val="20"/>
              </w:rPr>
            </w:pPr>
            <w:r w:rsidRPr="000E75A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instrText xml:space="preserve"> FORMTEXT </w:instrText>
            </w:r>
            <w:r w:rsidRPr="000E75A7">
              <w:fldChar w:fldCharType="separate"/>
            </w:r>
            <w:r w:rsidRPr="000E75A7">
              <w:t> </w:t>
            </w:r>
            <w:r w:rsidRPr="000E75A7">
              <w:t> </w:t>
            </w:r>
            <w:r w:rsidRPr="000E75A7">
              <w:t> </w:t>
            </w:r>
            <w:r w:rsidRPr="000E75A7">
              <w:t> </w:t>
            </w:r>
            <w:r w:rsidRPr="000E75A7">
              <w:t> </w:t>
            </w:r>
            <w:r w:rsidRPr="000E75A7"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1033EB6" w14:textId="691E0A68" w:rsidR="00473258" w:rsidRPr="000E75A7" w:rsidRDefault="00D64C7A" w:rsidP="0047325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25295B4" w14:textId="192569B4" w:rsidR="00473258" w:rsidRDefault="003540A5" w:rsidP="00473258">
            <w:pPr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83235E" w14:textId="0A703633" w:rsidR="00473258" w:rsidRDefault="003540A5" w:rsidP="00473258">
            <w:pPr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  <w:tr w:rsidR="00AD5718" w:rsidRPr="008D0F54" w14:paraId="610342A3" w14:textId="7905213D" w:rsidTr="007D6B5F">
        <w:trPr>
          <w:cantSplit/>
          <w:trHeight w:val="80"/>
        </w:trPr>
        <w:tc>
          <w:tcPr>
            <w:tcW w:w="637" w:type="dxa"/>
          </w:tcPr>
          <w:p w14:paraId="6103429D" w14:textId="55458D6D" w:rsidR="00AD5718" w:rsidRPr="008D0F54" w:rsidRDefault="00D64C7A" w:rsidP="00AD5718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  <w:r w:rsidR="00AD5718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6159" w:type="dxa"/>
          </w:tcPr>
          <w:p w14:paraId="48FB447B" w14:textId="77777777" w:rsidR="00AD5718" w:rsidRDefault="00AD5718" w:rsidP="00AD5718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  <w:b/>
                <w:u w:val="single"/>
              </w:rPr>
            </w:pPr>
            <w:r>
              <w:rPr>
                <w:rFonts w:ascii="Arial Narrow" w:hAnsi="Arial Narrow" w:cs="Arial"/>
                <w:b/>
                <w:u w:val="single"/>
              </w:rPr>
              <w:t>Projektbetreuung</w:t>
            </w:r>
          </w:p>
          <w:p w14:paraId="07E1FA97" w14:textId="62F1481E" w:rsidR="00AD5718" w:rsidRPr="00154C9C" w:rsidRDefault="00AD5718" w:rsidP="00AD5718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  <w:r w:rsidRPr="00154C9C">
              <w:rPr>
                <w:rFonts w:ascii="Arial Narrow" w:hAnsi="Arial Narrow" w:cs="Arial"/>
              </w:rPr>
              <w:t xml:space="preserve">Schulung und Einweisung </w:t>
            </w:r>
            <w:r w:rsidR="009434C2">
              <w:rPr>
                <w:rFonts w:ascii="Arial Narrow" w:hAnsi="Arial Narrow" w:cs="Arial"/>
              </w:rPr>
              <w:t>durch Video / detaillierte Aufbauanleitung oder in Person.</w:t>
            </w:r>
          </w:p>
          <w:p w14:paraId="03572489" w14:textId="6238C847" w:rsidR="00AD5718" w:rsidRPr="00154C9C" w:rsidRDefault="00AD5718" w:rsidP="00AD5718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  <w:r w:rsidRPr="00154C9C">
              <w:rPr>
                <w:rFonts w:ascii="Arial Narrow" w:hAnsi="Arial Narrow" w:cs="Arial"/>
              </w:rPr>
              <w:t>Schwerpunkt: sichere Bedienung und Kennlernen aller Ausstattungsmerkmale sowie Hinweise auf Pflege und Wartung.</w:t>
            </w:r>
          </w:p>
          <w:p w14:paraId="6103429E" w14:textId="637A6BDD" w:rsidR="00AD5718" w:rsidRPr="008D0F54" w:rsidRDefault="00AD5718" w:rsidP="00AD5718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</w:rPr>
            </w:pP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14:paraId="6103429F" w14:textId="3576FBDD" w:rsidR="00AD5718" w:rsidRPr="008D0F54" w:rsidRDefault="00AD5718" w:rsidP="00F5434C">
            <w:pPr>
              <w:pStyle w:val="Textkrper"/>
              <w:jc w:val="both"/>
              <w:rPr>
                <w:b/>
                <w:color w:val="auto"/>
                <w:sz w:val="20"/>
              </w:rPr>
            </w:pPr>
            <w:r w:rsidRPr="000E75A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instrText xml:space="preserve"> FORMTEXT </w:instrText>
            </w:r>
            <w:r w:rsidRPr="000E75A7">
              <w:fldChar w:fldCharType="separate"/>
            </w:r>
            <w:r w:rsidRPr="000E75A7">
              <w:t> </w:t>
            </w:r>
            <w:r w:rsidRPr="000E75A7">
              <w:t> </w:t>
            </w:r>
            <w:r w:rsidRPr="000E75A7">
              <w:t> </w:t>
            </w:r>
            <w:r w:rsidRPr="000E75A7">
              <w:t> </w:t>
            </w:r>
            <w:r w:rsidRPr="000E75A7">
              <w:t> </w:t>
            </w:r>
            <w:r w:rsidRPr="000E75A7"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10342A0" w14:textId="103EDBF3" w:rsidR="00AD5718" w:rsidRPr="00DB11C8" w:rsidRDefault="00AD5718" w:rsidP="00AD5718">
            <w:pPr>
              <w:jc w:val="center"/>
              <w:rPr>
                <w:rFonts w:ascii="Arial Narrow" w:hAnsi="Arial Narrow"/>
              </w:rPr>
            </w:pPr>
            <w:r w:rsidRPr="00DB11C8">
              <w:rPr>
                <w:rFonts w:ascii="Arial Narrow" w:hAnsi="Arial Narro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E879314" w14:textId="4EBA6B35" w:rsidR="00AD5718" w:rsidRPr="00DB11C8" w:rsidRDefault="00AD5718" w:rsidP="00AD5718">
            <w:pPr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4D927E1" w14:textId="30E22421" w:rsidR="00AD5718" w:rsidRPr="00DB11C8" w:rsidRDefault="00AD5718" w:rsidP="00AD5718">
            <w:pPr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  <w:tr w:rsidR="00AD5718" w14:paraId="610342CB" w14:textId="29DBD35B" w:rsidTr="007D6B5F">
        <w:trPr>
          <w:cantSplit/>
          <w:trHeight w:val="80"/>
        </w:trPr>
        <w:tc>
          <w:tcPr>
            <w:tcW w:w="637" w:type="dxa"/>
          </w:tcPr>
          <w:p w14:paraId="610342AC" w14:textId="2381C228" w:rsidR="00AD5718" w:rsidRPr="009434C2" w:rsidRDefault="00F7068F" w:rsidP="00AD5718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 w:rsidRPr="009434C2">
              <w:rPr>
                <w:rFonts w:ascii="Arial Narrow" w:hAnsi="Arial Narrow"/>
                <w:b/>
              </w:rPr>
              <w:lastRenderedPageBreak/>
              <w:t>4</w:t>
            </w:r>
            <w:r w:rsidR="00AD5718" w:rsidRPr="009434C2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6159" w:type="dxa"/>
          </w:tcPr>
          <w:p w14:paraId="610342AD" w14:textId="437D8628" w:rsidR="00AD5718" w:rsidRPr="009434C2" w:rsidRDefault="00AD5718" w:rsidP="00AD5718">
            <w:pPr>
              <w:pStyle w:val="Textkrper"/>
              <w:rPr>
                <w:b/>
                <w:color w:val="auto"/>
                <w:sz w:val="20"/>
              </w:rPr>
            </w:pPr>
            <w:r w:rsidRPr="009434C2">
              <w:rPr>
                <w:b/>
                <w:color w:val="auto"/>
                <w:sz w:val="20"/>
              </w:rPr>
              <w:t>Auslieferung</w:t>
            </w:r>
          </w:p>
          <w:p w14:paraId="6DA63304" w14:textId="24C775A5" w:rsidR="00AD5718" w:rsidRPr="009434C2" w:rsidRDefault="00AD5718" w:rsidP="00AD5718">
            <w:pPr>
              <w:pStyle w:val="Textkrper"/>
              <w:rPr>
                <w:color w:val="auto"/>
                <w:sz w:val="20"/>
              </w:rPr>
            </w:pPr>
            <w:r w:rsidRPr="009434C2">
              <w:rPr>
                <w:color w:val="auto"/>
                <w:sz w:val="20"/>
              </w:rPr>
              <w:t>spätestens 6 Monate nach Auftragserteilung an folgende Adresse</w:t>
            </w:r>
          </w:p>
          <w:p w14:paraId="12F8F0AB" w14:textId="3D626DAD" w:rsidR="00AD5718" w:rsidRPr="009434C2" w:rsidRDefault="00AD5718" w:rsidP="00AD5718">
            <w:pPr>
              <w:pStyle w:val="Textkrper"/>
              <w:rPr>
                <w:color w:val="auto"/>
                <w:sz w:val="20"/>
              </w:rPr>
            </w:pPr>
          </w:p>
          <w:p w14:paraId="4EDDE4EE" w14:textId="77777777" w:rsidR="009434C2" w:rsidRPr="009434C2" w:rsidRDefault="009434C2" w:rsidP="009434C2">
            <w:pPr>
              <w:pStyle w:val="Textkrper"/>
              <w:rPr>
                <w:color w:val="auto"/>
                <w:sz w:val="20"/>
              </w:rPr>
            </w:pPr>
            <w:r w:rsidRPr="009434C2">
              <w:rPr>
                <w:color w:val="auto"/>
                <w:sz w:val="20"/>
              </w:rPr>
              <w:t>Kreisfeuerwehrverband Segeberg</w:t>
            </w:r>
          </w:p>
          <w:p w14:paraId="31A44D23" w14:textId="77777777" w:rsidR="009434C2" w:rsidRPr="009434C2" w:rsidRDefault="009434C2" w:rsidP="009434C2">
            <w:pPr>
              <w:pStyle w:val="Textkrper"/>
              <w:rPr>
                <w:color w:val="auto"/>
                <w:sz w:val="20"/>
              </w:rPr>
            </w:pPr>
            <w:r w:rsidRPr="009434C2">
              <w:rPr>
                <w:color w:val="auto"/>
                <w:sz w:val="20"/>
              </w:rPr>
              <w:t>Hamburger Straße 117</w:t>
            </w:r>
          </w:p>
          <w:p w14:paraId="2EE49FFA" w14:textId="77777777" w:rsidR="00154C9C" w:rsidRDefault="009434C2" w:rsidP="00154C9C">
            <w:pPr>
              <w:pStyle w:val="Textkrper"/>
              <w:rPr>
                <w:color w:val="auto"/>
                <w:sz w:val="20"/>
              </w:rPr>
            </w:pPr>
            <w:r w:rsidRPr="009434C2">
              <w:rPr>
                <w:color w:val="auto"/>
                <w:sz w:val="20"/>
              </w:rPr>
              <w:t>23795 Bad Segeberg</w:t>
            </w:r>
          </w:p>
          <w:p w14:paraId="610342C6" w14:textId="68FF8D82" w:rsidR="009434C2" w:rsidRPr="009434C2" w:rsidRDefault="009434C2" w:rsidP="00154C9C">
            <w:pPr>
              <w:pStyle w:val="Textkrper"/>
              <w:rPr>
                <w:color w:val="auto"/>
                <w:sz w:val="20"/>
              </w:rPr>
            </w:pP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14:paraId="4DDECB07" w14:textId="77777777" w:rsidR="00AD5718" w:rsidRDefault="00AD5718" w:rsidP="00AD5718">
            <w:pPr>
              <w:pStyle w:val="Textkrper"/>
              <w:rPr>
                <w:color w:val="auto"/>
                <w:sz w:val="20"/>
              </w:rPr>
            </w:pPr>
          </w:p>
          <w:p w14:paraId="6C186393" w14:textId="3FE44D6E" w:rsidR="00AD5718" w:rsidRPr="00E65A33" w:rsidRDefault="00AD5718" w:rsidP="00AD5718">
            <w:pPr>
              <w:pStyle w:val="Textkrper"/>
              <w:rPr>
                <w:color w:val="auto"/>
                <w:sz w:val="20"/>
              </w:rPr>
            </w:pPr>
            <w:r w:rsidRPr="00E65A33">
              <w:rPr>
                <w:color w:val="auto"/>
                <w:sz w:val="20"/>
              </w:rPr>
              <w:t>Verbindlic</w:t>
            </w:r>
            <w:r>
              <w:rPr>
                <w:color w:val="auto"/>
                <w:sz w:val="20"/>
              </w:rPr>
              <w:t xml:space="preserve">her Liefertermin: </w:t>
            </w:r>
            <w:r w:rsidRPr="00C97582">
              <w:rPr>
                <w:color w:val="auto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97582">
              <w:rPr>
                <w:color w:val="auto"/>
                <w:sz w:val="20"/>
              </w:rPr>
              <w:instrText xml:space="preserve"> FORMTEXT </w:instrText>
            </w:r>
            <w:r w:rsidRPr="00C97582">
              <w:rPr>
                <w:color w:val="auto"/>
                <w:sz w:val="20"/>
              </w:rPr>
            </w:r>
            <w:r w:rsidRPr="00C97582">
              <w:rPr>
                <w:color w:val="auto"/>
                <w:sz w:val="20"/>
              </w:rPr>
              <w:fldChar w:fldCharType="separate"/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fldChar w:fldCharType="end"/>
            </w:r>
          </w:p>
          <w:p w14:paraId="610342C7" w14:textId="77777777" w:rsidR="00AD5718" w:rsidRDefault="00AD5718" w:rsidP="00AD5718">
            <w:pPr>
              <w:pStyle w:val="Textkrper"/>
              <w:ind w:left="109"/>
              <w:jc w:val="both"/>
              <w:rPr>
                <w:color w:val="auto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10342C8" w14:textId="29F8B9F6" w:rsidR="00AD5718" w:rsidRDefault="00AD5718" w:rsidP="00AD571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4673B7B" w14:textId="547F5CB7" w:rsidR="00AD5718" w:rsidRDefault="00AD5718" w:rsidP="00AD5718">
            <w:pPr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48241F" w14:textId="60C66F3F" w:rsidR="00AD5718" w:rsidRDefault="00AD5718" w:rsidP="00AD5718">
            <w:pPr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  <w:tr w:rsidR="00AD5718" w14:paraId="468C33C0" w14:textId="77777777" w:rsidTr="007D6B5F">
        <w:trPr>
          <w:cantSplit/>
          <w:trHeight w:val="80"/>
        </w:trPr>
        <w:tc>
          <w:tcPr>
            <w:tcW w:w="637" w:type="dxa"/>
          </w:tcPr>
          <w:p w14:paraId="1EB0D854" w14:textId="77777777" w:rsidR="00AD5718" w:rsidRDefault="00AD5718" w:rsidP="00AD5718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6159" w:type="dxa"/>
          </w:tcPr>
          <w:p w14:paraId="0167CFA2" w14:textId="77777777" w:rsidR="00AD5718" w:rsidRDefault="00AD5718" w:rsidP="00AD5718">
            <w:pPr>
              <w:pStyle w:val="Textkrper"/>
              <w:spacing w:before="60" w:after="60"/>
              <w:rPr>
                <w:b/>
                <w:color w:val="auto"/>
                <w:sz w:val="20"/>
              </w:rPr>
            </w:pP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14:paraId="06952769" w14:textId="77777777" w:rsidR="00AD5718" w:rsidRDefault="00AD5718" w:rsidP="00AD5718">
            <w:pPr>
              <w:pStyle w:val="Textkrper"/>
              <w:spacing w:before="60" w:after="60"/>
              <w:rPr>
                <w:color w:val="auto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15AB68" w14:textId="77777777" w:rsidR="00AD5718" w:rsidRDefault="00AD5718" w:rsidP="00AD5718">
            <w:pPr>
              <w:spacing w:before="60" w:after="60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DE92238" w14:textId="77777777" w:rsidR="00AD5718" w:rsidRPr="00903225" w:rsidRDefault="00AD5718" w:rsidP="00AD5718">
            <w:pPr>
              <w:spacing w:before="60" w:after="60"/>
              <w:jc w:val="right"/>
              <w:rPr>
                <w:rFonts w:ascii="Arial Narrow" w:hAnsi="Arial Narrow"/>
                <w:sz w:val="18"/>
              </w:rPr>
            </w:pPr>
            <w:r w:rsidRPr="00903225">
              <w:rPr>
                <w:rFonts w:ascii="Arial Narrow" w:hAnsi="Arial Narrow"/>
                <w:sz w:val="18"/>
              </w:rPr>
              <w:t>Angebotssumme</w:t>
            </w:r>
          </w:p>
          <w:p w14:paraId="115D85F7" w14:textId="7CB9B33E" w:rsidR="00AD5718" w:rsidRPr="00903225" w:rsidRDefault="00AD5718" w:rsidP="00D4512F">
            <w:pPr>
              <w:spacing w:before="60" w:after="60"/>
              <w:jc w:val="right"/>
              <w:rPr>
                <w:rFonts w:ascii="Arial Narrow" w:hAnsi="Arial Narrow"/>
                <w:sz w:val="18"/>
              </w:rPr>
            </w:pPr>
            <w:r w:rsidRPr="00903225">
              <w:rPr>
                <w:rFonts w:ascii="Arial Narrow" w:hAnsi="Arial Narrow"/>
                <w:sz w:val="18"/>
              </w:rPr>
              <w:t>Netto: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BE90C5D" w14:textId="3624ADC3" w:rsidR="00AD5718" w:rsidRPr="000E75A7" w:rsidRDefault="00AD5718" w:rsidP="00AD5718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  <w:tr w:rsidR="00AD5718" w14:paraId="7624BD17" w14:textId="77777777" w:rsidTr="007D6B5F">
        <w:trPr>
          <w:cantSplit/>
          <w:trHeight w:val="80"/>
        </w:trPr>
        <w:tc>
          <w:tcPr>
            <w:tcW w:w="637" w:type="dxa"/>
          </w:tcPr>
          <w:p w14:paraId="5F1A78BC" w14:textId="77777777" w:rsidR="00AD5718" w:rsidRDefault="00AD5718" w:rsidP="00AD5718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6159" w:type="dxa"/>
          </w:tcPr>
          <w:p w14:paraId="1596B66A" w14:textId="77777777" w:rsidR="00AD5718" w:rsidRDefault="00AD5718" w:rsidP="00AD5718">
            <w:pPr>
              <w:pStyle w:val="Textkrper"/>
              <w:spacing w:before="60" w:after="60"/>
              <w:rPr>
                <w:b/>
                <w:color w:val="auto"/>
                <w:sz w:val="20"/>
              </w:rPr>
            </w:pP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14:paraId="51E0CC7C" w14:textId="77777777" w:rsidR="00AD5718" w:rsidRDefault="00AD5718" w:rsidP="00AD5718">
            <w:pPr>
              <w:pStyle w:val="Textkrper"/>
              <w:spacing w:before="60" w:after="60"/>
              <w:rPr>
                <w:color w:val="auto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1191EE" w14:textId="77777777" w:rsidR="00AD5718" w:rsidRDefault="00AD5718" w:rsidP="00AD5718">
            <w:pPr>
              <w:spacing w:before="60" w:after="60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5182BFC" w14:textId="448F2880" w:rsidR="00AD5718" w:rsidRPr="00903225" w:rsidRDefault="00AD5718" w:rsidP="00AD5718">
            <w:pPr>
              <w:spacing w:before="60" w:after="60"/>
              <w:jc w:val="right"/>
              <w:rPr>
                <w:rFonts w:ascii="Arial Narrow" w:hAnsi="Arial Narrow"/>
                <w:sz w:val="18"/>
              </w:rPr>
            </w:pPr>
            <w:r w:rsidRPr="00903225">
              <w:rPr>
                <w:rFonts w:ascii="Arial Narrow" w:hAnsi="Arial Narrow"/>
                <w:sz w:val="18"/>
              </w:rPr>
              <w:t xml:space="preserve">      </w:t>
            </w:r>
            <w:r w:rsidRPr="00903225">
              <w:rPr>
                <w:rFonts w:ascii="Arial Narrow" w:hAnsi="Arial Narrow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3225">
              <w:rPr>
                <w:rFonts w:ascii="Arial Narrow" w:hAnsi="Arial Narrow"/>
                <w:sz w:val="18"/>
              </w:rPr>
              <w:instrText xml:space="preserve"> FORMTEXT </w:instrText>
            </w:r>
            <w:r w:rsidRPr="00903225">
              <w:rPr>
                <w:rFonts w:ascii="Arial Narrow" w:hAnsi="Arial Narrow"/>
                <w:sz w:val="18"/>
              </w:rPr>
            </w:r>
            <w:r w:rsidRPr="00903225">
              <w:rPr>
                <w:rFonts w:ascii="Arial Narrow" w:hAnsi="Arial Narrow"/>
                <w:sz w:val="18"/>
              </w:rPr>
              <w:fldChar w:fldCharType="separate"/>
            </w:r>
            <w:r w:rsidRPr="00903225">
              <w:rPr>
                <w:rFonts w:ascii="Arial Narrow" w:hAnsi="Arial Narrow"/>
                <w:sz w:val="18"/>
              </w:rPr>
              <w:t> </w:t>
            </w:r>
            <w:r w:rsidRPr="00903225">
              <w:rPr>
                <w:rFonts w:ascii="Arial Narrow" w:hAnsi="Arial Narrow"/>
                <w:sz w:val="18"/>
              </w:rPr>
              <w:t> </w:t>
            </w:r>
            <w:r w:rsidRPr="00903225">
              <w:rPr>
                <w:rFonts w:ascii="Arial Narrow" w:hAnsi="Arial Narrow"/>
                <w:sz w:val="18"/>
              </w:rPr>
              <w:t> </w:t>
            </w:r>
            <w:r w:rsidRPr="00903225">
              <w:rPr>
                <w:rFonts w:ascii="Arial Narrow" w:hAnsi="Arial Narrow"/>
                <w:sz w:val="18"/>
              </w:rPr>
              <w:t> </w:t>
            </w:r>
            <w:r w:rsidRPr="00903225">
              <w:rPr>
                <w:rFonts w:ascii="Arial Narrow" w:hAnsi="Arial Narrow"/>
                <w:sz w:val="18"/>
              </w:rPr>
              <w:t> </w:t>
            </w:r>
            <w:r w:rsidRPr="00903225">
              <w:rPr>
                <w:rFonts w:ascii="Arial Narrow" w:hAnsi="Arial Narrow"/>
                <w:sz w:val="18"/>
              </w:rPr>
              <w:fldChar w:fldCharType="end"/>
            </w:r>
            <w:r w:rsidRPr="00903225">
              <w:rPr>
                <w:rFonts w:ascii="Arial Narrow" w:hAnsi="Arial Narrow"/>
                <w:sz w:val="18"/>
              </w:rPr>
              <w:t xml:space="preserve"> % Mwst.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5C11D3" w14:textId="5631D3C7" w:rsidR="00AD5718" w:rsidRPr="000E75A7" w:rsidRDefault="00AD5718" w:rsidP="00AD5718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  <w:tr w:rsidR="00AD5718" w14:paraId="6E7FF730" w14:textId="77777777" w:rsidTr="007D6B5F">
        <w:trPr>
          <w:cantSplit/>
          <w:trHeight w:val="80"/>
        </w:trPr>
        <w:tc>
          <w:tcPr>
            <w:tcW w:w="637" w:type="dxa"/>
          </w:tcPr>
          <w:p w14:paraId="19028DE1" w14:textId="77777777" w:rsidR="00AD5718" w:rsidRDefault="00AD5718" w:rsidP="00AD5718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6159" w:type="dxa"/>
          </w:tcPr>
          <w:p w14:paraId="1209A0B2" w14:textId="77777777" w:rsidR="00AD5718" w:rsidRDefault="00AD5718" w:rsidP="00AD5718">
            <w:pPr>
              <w:pStyle w:val="Textkrper"/>
              <w:spacing w:before="60" w:after="60"/>
              <w:rPr>
                <w:b/>
                <w:color w:val="auto"/>
                <w:sz w:val="20"/>
              </w:rPr>
            </w:pPr>
          </w:p>
        </w:tc>
        <w:tc>
          <w:tcPr>
            <w:tcW w:w="3581" w:type="dxa"/>
            <w:tcBorders>
              <w:right w:val="single" w:sz="4" w:space="0" w:color="auto"/>
            </w:tcBorders>
          </w:tcPr>
          <w:p w14:paraId="166689BC" w14:textId="77777777" w:rsidR="00AD5718" w:rsidRDefault="00AD5718" w:rsidP="00AD5718">
            <w:pPr>
              <w:pStyle w:val="Textkrper"/>
              <w:spacing w:before="60" w:after="60"/>
              <w:rPr>
                <w:color w:val="auto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6BEA631" w14:textId="77777777" w:rsidR="00AD5718" w:rsidRDefault="00AD5718" w:rsidP="00AD5718">
            <w:pPr>
              <w:spacing w:before="60" w:after="60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AFAAF26" w14:textId="4CA5C2BB" w:rsidR="00AD5718" w:rsidRPr="00903225" w:rsidRDefault="00AD5718" w:rsidP="00AD5718">
            <w:pPr>
              <w:spacing w:before="60" w:after="60"/>
              <w:jc w:val="right"/>
              <w:rPr>
                <w:rFonts w:ascii="Arial Narrow" w:hAnsi="Arial Narrow"/>
                <w:b/>
                <w:sz w:val="18"/>
              </w:rPr>
            </w:pPr>
            <w:r w:rsidRPr="00903225">
              <w:rPr>
                <w:rFonts w:ascii="Arial Narrow" w:hAnsi="Arial Narrow"/>
                <w:b/>
                <w:sz w:val="18"/>
              </w:rPr>
              <w:t>Angebotssumme: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1DF655" w14:textId="0B74E303" w:rsidR="00AD5718" w:rsidRPr="000E75A7" w:rsidRDefault="00AD5718" w:rsidP="00AD5718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0E75A7">
              <w:rPr>
                <w:rFonts w:ascii="Arial Narrow" w:hAnsi="Arial Narr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75A7">
              <w:rPr>
                <w:rFonts w:ascii="Arial Narrow" w:hAnsi="Arial Narrow"/>
              </w:rPr>
              <w:instrText xml:space="preserve"> FORMTEXT </w:instrText>
            </w:r>
            <w:r w:rsidRPr="000E75A7">
              <w:rPr>
                <w:rFonts w:ascii="Arial Narrow" w:hAnsi="Arial Narrow"/>
              </w:rPr>
            </w:r>
            <w:r w:rsidRPr="000E75A7">
              <w:rPr>
                <w:rFonts w:ascii="Arial Narrow" w:hAnsi="Arial Narrow"/>
              </w:rPr>
              <w:fldChar w:fldCharType="separate"/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t> </w:t>
            </w:r>
            <w:r w:rsidRPr="000E75A7">
              <w:rPr>
                <w:rFonts w:ascii="Arial Narrow" w:hAnsi="Arial Narrow"/>
              </w:rPr>
              <w:fldChar w:fldCharType="end"/>
            </w:r>
          </w:p>
        </w:tc>
      </w:tr>
    </w:tbl>
    <w:p w14:paraId="7E01D1D6" w14:textId="1B63B32D" w:rsidR="00C97582" w:rsidRDefault="00C97582" w:rsidP="005C7D66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5ADD967E" w14:textId="6C64091D" w:rsidR="00C97582" w:rsidRDefault="00C97582" w:rsidP="005C7D66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660DB7AB" w14:textId="77777777" w:rsidR="00C97582" w:rsidRDefault="00C97582" w:rsidP="00C97582">
      <w:pPr>
        <w:spacing w:line="264" w:lineRule="auto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Anmerkung:</w:t>
      </w:r>
    </w:p>
    <w:p w14:paraId="374C0FA3" w14:textId="77777777" w:rsidR="00C97582" w:rsidRDefault="00C97582" w:rsidP="00C97582">
      <w:pPr>
        <w:spacing w:line="264" w:lineRule="auto"/>
        <w:rPr>
          <w:sz w:val="18"/>
          <w:szCs w:val="18"/>
        </w:rPr>
      </w:pPr>
      <w:r>
        <w:rPr>
          <w:b/>
          <w:sz w:val="18"/>
          <w:szCs w:val="18"/>
        </w:rPr>
        <w:t>Eventuelle Preisnachlässe</w:t>
      </w:r>
      <w:r>
        <w:rPr>
          <w:sz w:val="18"/>
          <w:szCs w:val="18"/>
        </w:rPr>
        <w:t xml:space="preserve"> - ggf. auch bei gleichzeitiger Vergabe mehrerer Lose - sowie </w:t>
      </w:r>
      <w:r>
        <w:rPr>
          <w:b/>
          <w:sz w:val="18"/>
          <w:szCs w:val="18"/>
        </w:rPr>
        <w:t xml:space="preserve">Skonti </w:t>
      </w:r>
      <w:r>
        <w:rPr>
          <w:sz w:val="18"/>
          <w:szCs w:val="18"/>
        </w:rPr>
        <w:t xml:space="preserve">sind im </w:t>
      </w:r>
      <w:r>
        <w:rPr>
          <w:b/>
          <w:sz w:val="18"/>
          <w:szCs w:val="18"/>
          <w:u w:val="single"/>
        </w:rPr>
        <w:t>Angebotsvordruck</w:t>
      </w:r>
      <w:r>
        <w:rPr>
          <w:b/>
          <w:sz w:val="18"/>
          <w:szCs w:val="18"/>
        </w:rPr>
        <w:t xml:space="preserve"> gesondert</w:t>
      </w:r>
      <w:r>
        <w:rPr>
          <w:sz w:val="18"/>
          <w:szCs w:val="18"/>
        </w:rPr>
        <w:t xml:space="preserve"> anzubieten.</w:t>
      </w:r>
    </w:p>
    <w:p w14:paraId="54BE9425" w14:textId="77777777" w:rsidR="00C97582" w:rsidRDefault="00C97582" w:rsidP="005C7D66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sectPr w:rsidR="00C97582" w:rsidSect="00667B7A">
      <w:footerReference w:type="default" r:id="rId8"/>
      <w:pgSz w:w="15840" w:h="12240" w:orient="landscape" w:code="1"/>
      <w:pgMar w:top="1135" w:right="567" w:bottom="1418" w:left="567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342E4" w14:textId="77777777" w:rsidR="006D1EFA" w:rsidRDefault="006D1EFA">
      <w:r>
        <w:separator/>
      </w:r>
    </w:p>
  </w:endnote>
  <w:endnote w:type="continuationSeparator" w:id="0">
    <w:p w14:paraId="610342E5" w14:textId="77777777" w:rsidR="006D1EFA" w:rsidRDefault="006D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66"/>
      <w:gridCol w:w="3260"/>
    </w:tblGrid>
    <w:tr w:rsidR="006D1EFA" w14:paraId="61034305" w14:textId="77777777">
      <w:tc>
        <w:tcPr>
          <w:tcW w:w="6166" w:type="dxa"/>
          <w:vAlign w:val="center"/>
        </w:tcPr>
        <w:p w14:paraId="61034303" w14:textId="708516E4" w:rsidR="006D1EFA" w:rsidRDefault="006D1EFA">
          <w:pPr>
            <w:pStyle w:val="Fuzeile"/>
          </w:pPr>
          <w:r>
            <w:rPr>
              <w:rStyle w:val="Seitenzahl"/>
              <w:snapToGrid w:val="0"/>
            </w:rPr>
            <w:t xml:space="preserve">Seite </w:t>
          </w:r>
          <w:r>
            <w:rPr>
              <w:rStyle w:val="Seitenzahl"/>
              <w:snapToGrid w:val="0"/>
            </w:rPr>
            <w:fldChar w:fldCharType="begin"/>
          </w:r>
          <w:r>
            <w:rPr>
              <w:rStyle w:val="Seitenzahl"/>
              <w:snapToGrid w:val="0"/>
            </w:rPr>
            <w:instrText xml:space="preserve"> PAGE </w:instrText>
          </w:r>
          <w:r>
            <w:rPr>
              <w:rStyle w:val="Seitenzahl"/>
              <w:snapToGrid w:val="0"/>
            </w:rPr>
            <w:fldChar w:fldCharType="separate"/>
          </w:r>
          <w:r w:rsidR="00AE14B8">
            <w:rPr>
              <w:rStyle w:val="Seitenzahl"/>
              <w:noProof/>
              <w:snapToGrid w:val="0"/>
            </w:rPr>
            <w:t>2</w:t>
          </w:r>
          <w:r>
            <w:rPr>
              <w:rStyle w:val="Seitenzahl"/>
              <w:snapToGrid w:val="0"/>
            </w:rPr>
            <w:fldChar w:fldCharType="end"/>
          </w:r>
          <w:r>
            <w:rPr>
              <w:rStyle w:val="Seitenzahl"/>
              <w:snapToGrid w:val="0"/>
            </w:rPr>
            <w:t xml:space="preserve"> von </w:t>
          </w:r>
          <w:r>
            <w:rPr>
              <w:rStyle w:val="Seitenzahl"/>
              <w:snapToGrid w:val="0"/>
            </w:rPr>
            <w:fldChar w:fldCharType="begin"/>
          </w:r>
          <w:r>
            <w:rPr>
              <w:rStyle w:val="Seitenzahl"/>
              <w:snapToGrid w:val="0"/>
            </w:rPr>
            <w:instrText xml:space="preserve"> NUMPAGES </w:instrText>
          </w:r>
          <w:r>
            <w:rPr>
              <w:rStyle w:val="Seitenzahl"/>
              <w:snapToGrid w:val="0"/>
            </w:rPr>
            <w:fldChar w:fldCharType="separate"/>
          </w:r>
          <w:r w:rsidR="00AE14B8">
            <w:rPr>
              <w:rStyle w:val="Seitenzahl"/>
              <w:noProof/>
              <w:snapToGrid w:val="0"/>
            </w:rPr>
            <w:t>3</w:t>
          </w:r>
          <w:r>
            <w:rPr>
              <w:rStyle w:val="Seitenzahl"/>
              <w:snapToGrid w:val="0"/>
            </w:rPr>
            <w:fldChar w:fldCharType="end"/>
          </w:r>
        </w:p>
      </w:tc>
      <w:tc>
        <w:tcPr>
          <w:tcW w:w="3260" w:type="dxa"/>
        </w:tcPr>
        <w:p w14:paraId="61034304" w14:textId="77777777" w:rsidR="006D1EFA" w:rsidRDefault="006D1EFA">
          <w:pPr>
            <w:pStyle w:val="Fuzeile"/>
            <w:jc w:val="right"/>
          </w:pPr>
        </w:p>
      </w:tc>
    </w:tr>
  </w:tbl>
  <w:p w14:paraId="61034306" w14:textId="77777777" w:rsidR="006D1EFA" w:rsidRDefault="006D1E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42E2" w14:textId="77777777" w:rsidR="006D1EFA" w:rsidRDefault="006D1EFA">
      <w:r>
        <w:separator/>
      </w:r>
    </w:p>
  </w:footnote>
  <w:footnote w:type="continuationSeparator" w:id="0">
    <w:p w14:paraId="610342E3" w14:textId="77777777" w:rsidR="006D1EFA" w:rsidRDefault="006D1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E0AD8"/>
    <w:multiLevelType w:val="hybridMultilevel"/>
    <w:tmpl w:val="BC7A044A"/>
    <w:lvl w:ilvl="0" w:tplc="04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" w15:restartNumberingAfterBreak="0">
    <w:nsid w:val="3D330A1A"/>
    <w:multiLevelType w:val="hybridMultilevel"/>
    <w:tmpl w:val="5C70D1DC"/>
    <w:lvl w:ilvl="0" w:tplc="882095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D3D37"/>
    <w:multiLevelType w:val="multilevel"/>
    <w:tmpl w:val="8FD0A29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F671576"/>
    <w:multiLevelType w:val="hybridMultilevel"/>
    <w:tmpl w:val="EF86811E"/>
    <w:lvl w:ilvl="0" w:tplc="3F8C29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0E7604"/>
    <w:multiLevelType w:val="hybridMultilevel"/>
    <w:tmpl w:val="8846631E"/>
    <w:lvl w:ilvl="0" w:tplc="E8082F6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4D54"/>
    <w:multiLevelType w:val="hybridMultilevel"/>
    <w:tmpl w:val="CB74C742"/>
    <w:lvl w:ilvl="0" w:tplc="3F8C29F6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eastAsia="Times New Roman" w:hAnsi="Arial" w:cs="Arial" w:hint="default"/>
      </w:rPr>
    </w:lvl>
    <w:lvl w:ilvl="1" w:tplc="2722D120">
      <w:start w:val="1"/>
      <w:numFmt w:val="bullet"/>
      <w:lvlText w:val="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</w:abstractNum>
  <w:abstractNum w:abstractNumId="6" w15:restartNumberingAfterBreak="0">
    <w:nsid w:val="4E195A77"/>
    <w:multiLevelType w:val="hybridMultilevel"/>
    <w:tmpl w:val="27D44DFA"/>
    <w:lvl w:ilvl="0" w:tplc="3F8C29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D1065"/>
    <w:multiLevelType w:val="hybridMultilevel"/>
    <w:tmpl w:val="57ACE9FC"/>
    <w:lvl w:ilvl="0" w:tplc="04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578E1E16"/>
    <w:multiLevelType w:val="hybridMultilevel"/>
    <w:tmpl w:val="CB54D662"/>
    <w:lvl w:ilvl="0" w:tplc="DDB2B724">
      <w:numFmt w:val="bullet"/>
      <w:lvlText w:val="-"/>
      <w:lvlJc w:val="left"/>
      <w:pPr>
        <w:ind w:left="1037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 w15:restartNumberingAfterBreak="0">
    <w:nsid w:val="57BE6ED3"/>
    <w:multiLevelType w:val="hybridMultilevel"/>
    <w:tmpl w:val="E462402C"/>
    <w:lvl w:ilvl="0" w:tplc="DDB2B724">
      <w:numFmt w:val="bullet"/>
      <w:lvlText w:val="-"/>
      <w:lvlJc w:val="left"/>
      <w:pPr>
        <w:ind w:left="1037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640E3DDD"/>
    <w:multiLevelType w:val="hybridMultilevel"/>
    <w:tmpl w:val="994A1468"/>
    <w:lvl w:ilvl="0" w:tplc="DDB2B724">
      <w:numFmt w:val="bullet"/>
      <w:lvlText w:val="-"/>
      <w:lvlJc w:val="left"/>
      <w:pPr>
        <w:ind w:left="677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1" w15:restartNumberingAfterBreak="0">
    <w:nsid w:val="665E6427"/>
    <w:multiLevelType w:val="hybridMultilevel"/>
    <w:tmpl w:val="E348C570"/>
    <w:lvl w:ilvl="0" w:tplc="D66A2C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7" w:hanging="360"/>
      </w:pPr>
    </w:lvl>
    <w:lvl w:ilvl="2" w:tplc="0407001B" w:tentative="1">
      <w:start w:val="1"/>
      <w:numFmt w:val="lowerRoman"/>
      <w:lvlText w:val="%3."/>
      <w:lvlJc w:val="right"/>
      <w:pPr>
        <w:ind w:left="2117" w:hanging="180"/>
      </w:pPr>
    </w:lvl>
    <w:lvl w:ilvl="3" w:tplc="0407000F" w:tentative="1">
      <w:start w:val="1"/>
      <w:numFmt w:val="decimal"/>
      <w:lvlText w:val="%4."/>
      <w:lvlJc w:val="left"/>
      <w:pPr>
        <w:ind w:left="2837" w:hanging="360"/>
      </w:pPr>
    </w:lvl>
    <w:lvl w:ilvl="4" w:tplc="04070019" w:tentative="1">
      <w:start w:val="1"/>
      <w:numFmt w:val="lowerLetter"/>
      <w:lvlText w:val="%5."/>
      <w:lvlJc w:val="left"/>
      <w:pPr>
        <w:ind w:left="3557" w:hanging="360"/>
      </w:pPr>
    </w:lvl>
    <w:lvl w:ilvl="5" w:tplc="0407001B" w:tentative="1">
      <w:start w:val="1"/>
      <w:numFmt w:val="lowerRoman"/>
      <w:lvlText w:val="%6."/>
      <w:lvlJc w:val="right"/>
      <w:pPr>
        <w:ind w:left="4277" w:hanging="180"/>
      </w:pPr>
    </w:lvl>
    <w:lvl w:ilvl="6" w:tplc="0407000F" w:tentative="1">
      <w:start w:val="1"/>
      <w:numFmt w:val="decimal"/>
      <w:lvlText w:val="%7."/>
      <w:lvlJc w:val="left"/>
      <w:pPr>
        <w:ind w:left="4997" w:hanging="360"/>
      </w:pPr>
    </w:lvl>
    <w:lvl w:ilvl="7" w:tplc="04070019" w:tentative="1">
      <w:start w:val="1"/>
      <w:numFmt w:val="lowerLetter"/>
      <w:lvlText w:val="%8."/>
      <w:lvlJc w:val="left"/>
      <w:pPr>
        <w:ind w:left="5717" w:hanging="360"/>
      </w:pPr>
    </w:lvl>
    <w:lvl w:ilvl="8" w:tplc="0407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6A465013"/>
    <w:multiLevelType w:val="hybridMultilevel"/>
    <w:tmpl w:val="5FC6937A"/>
    <w:lvl w:ilvl="0" w:tplc="3F8C29F6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eastAsia="Times New Roman" w:hAnsi="Arial" w:cs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</w:abstractNum>
  <w:abstractNum w:abstractNumId="13" w15:restartNumberingAfterBreak="0">
    <w:nsid w:val="6CB11F97"/>
    <w:multiLevelType w:val="hybridMultilevel"/>
    <w:tmpl w:val="215E94D8"/>
    <w:lvl w:ilvl="0" w:tplc="3F8C29F6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57"/>
        </w:tabs>
        <w:ind w:left="125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</w:abstractNum>
  <w:abstractNum w:abstractNumId="14" w15:restartNumberingAfterBreak="0">
    <w:nsid w:val="6EB015ED"/>
    <w:multiLevelType w:val="hybridMultilevel"/>
    <w:tmpl w:val="502E69BA"/>
    <w:lvl w:ilvl="0" w:tplc="882095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13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ocumentProtection w:edit="forms" w:formatting="1" w:enforcement="1" w:cryptProviderType="rsaAES" w:cryptAlgorithmClass="hash" w:cryptAlgorithmType="typeAny" w:cryptAlgorithmSid="14" w:cryptSpinCount="100000" w:hash="HeheBHJpypk+06mX73AltcoTHc8BC4Ft0qy8YKRwFzs/OUyw04cheiLNvm8wPaYO41KVl10gfNrpU//qy3ABkQ==" w:salt="onrNHex9QQG+f2Kfn3Ywv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D2"/>
    <w:rsid w:val="00030D89"/>
    <w:rsid w:val="00033CFE"/>
    <w:rsid w:val="000522B8"/>
    <w:rsid w:val="00066BD9"/>
    <w:rsid w:val="00066E81"/>
    <w:rsid w:val="000B2B26"/>
    <w:rsid w:val="000B3CD9"/>
    <w:rsid w:val="000D0F9F"/>
    <w:rsid w:val="000E3A04"/>
    <w:rsid w:val="000E3BE8"/>
    <w:rsid w:val="000E49B3"/>
    <w:rsid w:val="000E75A7"/>
    <w:rsid w:val="000F4714"/>
    <w:rsid w:val="00102AA5"/>
    <w:rsid w:val="00107B09"/>
    <w:rsid w:val="00110AA9"/>
    <w:rsid w:val="001269F1"/>
    <w:rsid w:val="001444F8"/>
    <w:rsid w:val="00154C9C"/>
    <w:rsid w:val="0016192C"/>
    <w:rsid w:val="00165E31"/>
    <w:rsid w:val="001A4485"/>
    <w:rsid w:val="001B2721"/>
    <w:rsid w:val="001C75E3"/>
    <w:rsid w:val="001D268F"/>
    <w:rsid w:val="001D555F"/>
    <w:rsid w:val="001F2FF7"/>
    <w:rsid w:val="001F31AA"/>
    <w:rsid w:val="00201823"/>
    <w:rsid w:val="00204E96"/>
    <w:rsid w:val="00226440"/>
    <w:rsid w:val="002443B3"/>
    <w:rsid w:val="002447B3"/>
    <w:rsid w:val="0025016E"/>
    <w:rsid w:val="00257B96"/>
    <w:rsid w:val="002628A3"/>
    <w:rsid w:val="00263D75"/>
    <w:rsid w:val="00280556"/>
    <w:rsid w:val="00283266"/>
    <w:rsid w:val="002D544D"/>
    <w:rsid w:val="002E018E"/>
    <w:rsid w:val="002F28EE"/>
    <w:rsid w:val="0030181A"/>
    <w:rsid w:val="003117A0"/>
    <w:rsid w:val="003136BF"/>
    <w:rsid w:val="003540A5"/>
    <w:rsid w:val="003645C3"/>
    <w:rsid w:val="003674F3"/>
    <w:rsid w:val="0037261B"/>
    <w:rsid w:val="00384E34"/>
    <w:rsid w:val="003915D1"/>
    <w:rsid w:val="003A12E4"/>
    <w:rsid w:val="003A25C2"/>
    <w:rsid w:val="003D53D6"/>
    <w:rsid w:val="003F3787"/>
    <w:rsid w:val="00403604"/>
    <w:rsid w:val="00425FB6"/>
    <w:rsid w:val="004302BB"/>
    <w:rsid w:val="00473258"/>
    <w:rsid w:val="004774AF"/>
    <w:rsid w:val="0049260B"/>
    <w:rsid w:val="004B377A"/>
    <w:rsid w:val="0050479A"/>
    <w:rsid w:val="00506552"/>
    <w:rsid w:val="00513BCE"/>
    <w:rsid w:val="00531A94"/>
    <w:rsid w:val="00560B2E"/>
    <w:rsid w:val="0056102D"/>
    <w:rsid w:val="00573B18"/>
    <w:rsid w:val="00576940"/>
    <w:rsid w:val="005806F5"/>
    <w:rsid w:val="005922CC"/>
    <w:rsid w:val="005B5CF9"/>
    <w:rsid w:val="005B75D9"/>
    <w:rsid w:val="005C7D66"/>
    <w:rsid w:val="005E3A99"/>
    <w:rsid w:val="005E7CEF"/>
    <w:rsid w:val="005F1086"/>
    <w:rsid w:val="005F58C8"/>
    <w:rsid w:val="00610A2D"/>
    <w:rsid w:val="00613046"/>
    <w:rsid w:val="00617AA2"/>
    <w:rsid w:val="006202AF"/>
    <w:rsid w:val="00630E9F"/>
    <w:rsid w:val="00645F9E"/>
    <w:rsid w:val="00663935"/>
    <w:rsid w:val="00667352"/>
    <w:rsid w:val="00667B7A"/>
    <w:rsid w:val="0067121D"/>
    <w:rsid w:val="0067492D"/>
    <w:rsid w:val="0068280A"/>
    <w:rsid w:val="00691FA3"/>
    <w:rsid w:val="006A14C4"/>
    <w:rsid w:val="006A1C23"/>
    <w:rsid w:val="006A2EA1"/>
    <w:rsid w:val="006A55EC"/>
    <w:rsid w:val="006A669A"/>
    <w:rsid w:val="006B3BEE"/>
    <w:rsid w:val="006C03C2"/>
    <w:rsid w:val="006D1EFA"/>
    <w:rsid w:val="006E1FCD"/>
    <w:rsid w:val="007079CD"/>
    <w:rsid w:val="00707D0D"/>
    <w:rsid w:val="007151B7"/>
    <w:rsid w:val="00757672"/>
    <w:rsid w:val="00783598"/>
    <w:rsid w:val="0079147E"/>
    <w:rsid w:val="00792166"/>
    <w:rsid w:val="00796B3D"/>
    <w:rsid w:val="007A3928"/>
    <w:rsid w:val="007B60B2"/>
    <w:rsid w:val="007D4A97"/>
    <w:rsid w:val="007D62C5"/>
    <w:rsid w:val="007D6B5F"/>
    <w:rsid w:val="0080568B"/>
    <w:rsid w:val="008442B5"/>
    <w:rsid w:val="00854E7E"/>
    <w:rsid w:val="00870A0B"/>
    <w:rsid w:val="00872EA9"/>
    <w:rsid w:val="00876097"/>
    <w:rsid w:val="008A5276"/>
    <w:rsid w:val="008A6EE0"/>
    <w:rsid w:val="008D0F54"/>
    <w:rsid w:val="00903225"/>
    <w:rsid w:val="0090529C"/>
    <w:rsid w:val="00934572"/>
    <w:rsid w:val="009434C2"/>
    <w:rsid w:val="00951AD3"/>
    <w:rsid w:val="0096071E"/>
    <w:rsid w:val="00971CEF"/>
    <w:rsid w:val="00977A39"/>
    <w:rsid w:val="0098419D"/>
    <w:rsid w:val="009877F3"/>
    <w:rsid w:val="00994F70"/>
    <w:rsid w:val="009A269B"/>
    <w:rsid w:val="009C0E9A"/>
    <w:rsid w:val="009E0219"/>
    <w:rsid w:val="009E04F5"/>
    <w:rsid w:val="009E45E1"/>
    <w:rsid w:val="009F2EC6"/>
    <w:rsid w:val="00A00B93"/>
    <w:rsid w:val="00A02239"/>
    <w:rsid w:val="00A329A7"/>
    <w:rsid w:val="00A34505"/>
    <w:rsid w:val="00A376D6"/>
    <w:rsid w:val="00A45540"/>
    <w:rsid w:val="00A45F25"/>
    <w:rsid w:val="00A556AF"/>
    <w:rsid w:val="00A558ED"/>
    <w:rsid w:val="00A60584"/>
    <w:rsid w:val="00A613E4"/>
    <w:rsid w:val="00A63722"/>
    <w:rsid w:val="00A82EE1"/>
    <w:rsid w:val="00A917D2"/>
    <w:rsid w:val="00A9586A"/>
    <w:rsid w:val="00AA05E0"/>
    <w:rsid w:val="00AC20A0"/>
    <w:rsid w:val="00AD5718"/>
    <w:rsid w:val="00AE14B8"/>
    <w:rsid w:val="00B451DA"/>
    <w:rsid w:val="00B50A89"/>
    <w:rsid w:val="00B52533"/>
    <w:rsid w:val="00B63E9C"/>
    <w:rsid w:val="00B713D7"/>
    <w:rsid w:val="00B83C48"/>
    <w:rsid w:val="00B8493A"/>
    <w:rsid w:val="00B92BE7"/>
    <w:rsid w:val="00BA70D9"/>
    <w:rsid w:val="00BC7652"/>
    <w:rsid w:val="00BD232D"/>
    <w:rsid w:val="00C17FC4"/>
    <w:rsid w:val="00C25540"/>
    <w:rsid w:val="00C30961"/>
    <w:rsid w:val="00C55DB7"/>
    <w:rsid w:val="00C562B6"/>
    <w:rsid w:val="00C76085"/>
    <w:rsid w:val="00C945DE"/>
    <w:rsid w:val="00C97582"/>
    <w:rsid w:val="00CA7D77"/>
    <w:rsid w:val="00CB57A8"/>
    <w:rsid w:val="00CC30FB"/>
    <w:rsid w:val="00CC7B36"/>
    <w:rsid w:val="00CD0C86"/>
    <w:rsid w:val="00CF5AE5"/>
    <w:rsid w:val="00CF7EF1"/>
    <w:rsid w:val="00D01ABA"/>
    <w:rsid w:val="00D05E58"/>
    <w:rsid w:val="00D140BE"/>
    <w:rsid w:val="00D17482"/>
    <w:rsid w:val="00D27B95"/>
    <w:rsid w:val="00D32A16"/>
    <w:rsid w:val="00D43274"/>
    <w:rsid w:val="00D4512F"/>
    <w:rsid w:val="00D50108"/>
    <w:rsid w:val="00D617D3"/>
    <w:rsid w:val="00D63626"/>
    <w:rsid w:val="00D64C7A"/>
    <w:rsid w:val="00D91A46"/>
    <w:rsid w:val="00DA21F1"/>
    <w:rsid w:val="00DB11C8"/>
    <w:rsid w:val="00DC0BED"/>
    <w:rsid w:val="00DE14AB"/>
    <w:rsid w:val="00E06D67"/>
    <w:rsid w:val="00E24B69"/>
    <w:rsid w:val="00E313C1"/>
    <w:rsid w:val="00E34265"/>
    <w:rsid w:val="00E45C44"/>
    <w:rsid w:val="00E645A0"/>
    <w:rsid w:val="00E64CA3"/>
    <w:rsid w:val="00E65A33"/>
    <w:rsid w:val="00E7201B"/>
    <w:rsid w:val="00E72849"/>
    <w:rsid w:val="00E81A9B"/>
    <w:rsid w:val="00E91761"/>
    <w:rsid w:val="00EB1AC9"/>
    <w:rsid w:val="00EB50DD"/>
    <w:rsid w:val="00EB6B4C"/>
    <w:rsid w:val="00EC7451"/>
    <w:rsid w:val="00EE71B0"/>
    <w:rsid w:val="00F3541C"/>
    <w:rsid w:val="00F476F3"/>
    <w:rsid w:val="00F5434C"/>
    <w:rsid w:val="00F60940"/>
    <w:rsid w:val="00F70455"/>
    <w:rsid w:val="00F7068F"/>
    <w:rsid w:val="00F753F8"/>
    <w:rsid w:val="00FC15C6"/>
    <w:rsid w:val="00FC5D32"/>
    <w:rsid w:val="00FD443B"/>
    <w:rsid w:val="00FE6C38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1033E85"/>
  <w15:docId w15:val="{E72D5C68-CC28-44A1-AFA7-2FBFE6D54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720"/>
        <w:tab w:val="left" w:pos="1620"/>
        <w:tab w:val="left" w:pos="6660"/>
      </w:tabs>
      <w:outlineLvl w:val="0"/>
    </w:pPr>
    <w:rPr>
      <w:rFonts w:ascii="Arial Narrow" w:hAnsi="Arial Narrow"/>
      <w:b/>
      <w:bCs/>
      <w:sz w:val="24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  <w:tab w:val="left" w:pos="1620"/>
        <w:tab w:val="left" w:pos="6660"/>
      </w:tabs>
      <w:outlineLvl w:val="1"/>
    </w:pPr>
    <w:rPr>
      <w:rFonts w:ascii="Arial Narrow" w:hAnsi="Arial Narro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720"/>
        <w:tab w:val="left" w:pos="1620"/>
        <w:tab w:val="left" w:pos="6660"/>
      </w:tabs>
      <w:jc w:val="both"/>
      <w:outlineLvl w:val="2"/>
    </w:pPr>
    <w:rPr>
      <w:rFonts w:ascii="Arial Narrow" w:hAnsi="Arial Narrow"/>
      <w:b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 Narrow" w:hAnsi="Arial Narrow"/>
      <w:b/>
      <w:i/>
      <w:snapToGrid w:val="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426"/>
        <w:tab w:val="left" w:pos="1418"/>
      </w:tabs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ind w:right="339"/>
      <w:outlineLvl w:val="5"/>
    </w:pPr>
    <w:rPr>
      <w:rFonts w:ascii="Arial Narrow" w:hAnsi="Arial Narrow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26"/>
        <w:tab w:val="left" w:pos="1418"/>
      </w:tabs>
      <w:ind w:right="339"/>
      <w:outlineLvl w:val="6"/>
    </w:pPr>
    <w:rPr>
      <w:rFonts w:ascii="Arial Narrow" w:hAnsi="Arial Narrow"/>
      <w:b/>
      <w:bCs/>
      <w:u w:val="single"/>
    </w:rPr>
  </w:style>
  <w:style w:type="paragraph" w:styleId="berschrift8">
    <w:name w:val="heading 8"/>
    <w:basedOn w:val="Standard"/>
    <w:next w:val="Standard"/>
    <w:qFormat/>
    <w:pPr>
      <w:tabs>
        <w:tab w:val="left" w:pos="1134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tabs>
        <w:tab w:val="left" w:pos="1134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Untertitel">
    <w:name w:val="Subtitle"/>
    <w:basedOn w:val="Standard"/>
    <w:qFormat/>
    <w:rPr>
      <w:rFonts w:ascii="Arial Narrow" w:hAnsi="Arial Narrow"/>
      <w:b/>
      <w:bCs/>
      <w:sz w:val="24"/>
      <w:szCs w:val="24"/>
    </w:rPr>
  </w:style>
  <w:style w:type="paragraph" w:styleId="Textkrper">
    <w:name w:val="Body Text"/>
    <w:basedOn w:val="Standard"/>
    <w:link w:val="TextkrperZchn"/>
    <w:semiHidden/>
    <w:pPr>
      <w:tabs>
        <w:tab w:val="left" w:pos="720"/>
        <w:tab w:val="left" w:pos="1620"/>
        <w:tab w:val="left" w:pos="6660"/>
      </w:tabs>
    </w:pPr>
    <w:rPr>
      <w:rFonts w:ascii="Arial Narrow" w:hAnsi="Arial Narrow"/>
      <w:color w:val="FF0000"/>
      <w:sz w:val="24"/>
      <w:szCs w:val="24"/>
    </w:rPr>
  </w:style>
  <w:style w:type="paragraph" w:styleId="Textkrper2">
    <w:name w:val="Body Text 2"/>
    <w:basedOn w:val="Standard"/>
    <w:semiHidden/>
    <w:pPr>
      <w:tabs>
        <w:tab w:val="left" w:pos="1620"/>
        <w:tab w:val="left" w:pos="6660"/>
      </w:tabs>
      <w:jc w:val="both"/>
    </w:pPr>
    <w:rPr>
      <w:rFonts w:ascii="Arial Narrow" w:hAnsi="Arial Narrow"/>
    </w:rPr>
  </w:style>
  <w:style w:type="paragraph" w:styleId="Textkrper3">
    <w:name w:val="Body Text 3"/>
    <w:basedOn w:val="Standard"/>
    <w:link w:val="Textkrper3Zchn"/>
    <w:pPr>
      <w:tabs>
        <w:tab w:val="left" w:pos="720"/>
        <w:tab w:val="left" w:pos="1620"/>
        <w:tab w:val="left" w:pos="6300"/>
        <w:tab w:val="left" w:pos="9180"/>
      </w:tabs>
      <w:ind w:right="-288"/>
      <w:jc w:val="both"/>
    </w:pPr>
    <w:rPr>
      <w:rFonts w:ascii="Arial Narrow" w:hAnsi="Arial Narrow"/>
    </w:rPr>
  </w:style>
  <w:style w:type="paragraph" w:styleId="Textkrper-Zeileneinzug">
    <w:name w:val="Body Text Indent"/>
    <w:basedOn w:val="Standard"/>
    <w:semiHidden/>
    <w:pPr>
      <w:ind w:left="319"/>
    </w:pPr>
    <w:rPr>
      <w:rFonts w:ascii="Arial Narrow" w:hAnsi="Arial Narrow"/>
      <w:snapToGrid w:val="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Blocktext">
    <w:name w:val="Block Text"/>
    <w:basedOn w:val="Standard"/>
    <w:pPr>
      <w:tabs>
        <w:tab w:val="left" w:pos="426"/>
        <w:tab w:val="left" w:pos="2410"/>
      </w:tabs>
      <w:ind w:left="1560" w:right="339" w:hanging="1980"/>
    </w:pPr>
    <w:rPr>
      <w:rFonts w:ascii="Arial" w:hAnsi="Arial"/>
      <w:sz w:val="24"/>
    </w:r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customStyle="1" w:styleId="EinzugNormal">
    <w:name w:val="Einzug: Normal"/>
    <w:basedOn w:val="Standard"/>
    <w:pPr>
      <w:tabs>
        <w:tab w:val="left" w:pos="426"/>
        <w:tab w:val="left" w:pos="851"/>
        <w:tab w:val="left" w:pos="1134"/>
        <w:tab w:val="left" w:pos="1276"/>
        <w:tab w:val="left" w:pos="1702"/>
        <w:tab w:val="left" w:pos="2127"/>
        <w:tab w:val="left" w:pos="2552"/>
        <w:tab w:val="left" w:pos="2977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EinzugEZ000FZ075">
    <w:name w:val="Einzug: EZ=0.00/FZ=0.75"/>
    <w:basedOn w:val="EinzugNormal"/>
    <w:pPr>
      <w:ind w:left="426" w:hanging="426"/>
    </w:pPr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semiHidden/>
    <w:rsid w:val="000B3CD9"/>
    <w:rPr>
      <w:rFonts w:ascii="Arial Narrow" w:hAnsi="Arial Narrow"/>
      <w:color w:val="FF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7201B"/>
    <w:pPr>
      <w:ind w:left="720"/>
      <w:contextualSpacing/>
    </w:pPr>
  </w:style>
  <w:style w:type="character" w:customStyle="1" w:styleId="Textkrper3Zchn">
    <w:name w:val="Textkörper 3 Zchn"/>
    <w:link w:val="Textkrper3"/>
    <w:rsid w:val="00066BD9"/>
    <w:rPr>
      <w:rFonts w:ascii="Arial Narrow" w:hAnsi="Arial Narrow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17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17D3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17D3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17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17D3"/>
    <w:rPr>
      <w:b/>
      <w:bCs/>
    </w:rPr>
  </w:style>
  <w:style w:type="paragraph" w:customStyle="1" w:styleId="Default">
    <w:name w:val="Default"/>
    <w:rsid w:val="00E313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9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roepcke\LOKALE~1\Temp\Leistungsbeschr.%20ELW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06A8-8198-420B-8FA6-3E76DC2B7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Leistungsbeschr. ELW</Template>
  <TotalTime>0</TotalTime>
  <Pages>3</Pages>
  <Words>475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(Leistungsverzeichnis)</vt:lpstr>
    </vt:vector>
  </TitlesOfParts>
  <Company>kommunit</Company>
  <LinksUpToDate>false</LinksUpToDate>
  <CharactersWithSpaces>3462</CharactersWithSpaces>
  <SharedDoc>false</SharedDoc>
  <HLinks>
    <vt:vector size="18" baseType="variant">
      <vt:variant>
        <vt:i4>11</vt:i4>
      </vt:variant>
      <vt:variant>
        <vt:i4>30050</vt:i4>
      </vt:variant>
      <vt:variant>
        <vt:i4>1025</vt:i4>
      </vt:variant>
      <vt:variant>
        <vt:i4>1</vt:i4>
      </vt:variant>
      <vt:variant>
        <vt:lpwstr>Logo</vt:lpwstr>
      </vt:variant>
      <vt:variant>
        <vt:lpwstr/>
      </vt:variant>
      <vt:variant>
        <vt:i4>11</vt:i4>
      </vt:variant>
      <vt:variant>
        <vt:i4>30162</vt:i4>
      </vt:variant>
      <vt:variant>
        <vt:i4>1026</vt:i4>
      </vt:variant>
      <vt:variant>
        <vt:i4>1</vt:i4>
      </vt:variant>
      <vt:variant>
        <vt:lpwstr>Logo</vt:lpwstr>
      </vt:variant>
      <vt:variant>
        <vt:lpwstr/>
      </vt:variant>
      <vt:variant>
        <vt:i4>11</vt:i4>
      </vt:variant>
      <vt:variant>
        <vt:i4>30207</vt:i4>
      </vt:variant>
      <vt:variant>
        <vt:i4>1027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(Leistungsverzeichnis)</dc:title>
  <dc:creator>Rainer Röpcke</dc:creator>
  <cp:lastModifiedBy>Rutz, Tanja</cp:lastModifiedBy>
  <cp:revision>42</cp:revision>
  <cp:lastPrinted>2018-09-24T09:31:00Z</cp:lastPrinted>
  <dcterms:created xsi:type="dcterms:W3CDTF">2024-06-18T08:23:00Z</dcterms:created>
  <dcterms:modified xsi:type="dcterms:W3CDTF">2026-08-20T09:58:00Z</dcterms:modified>
</cp:coreProperties>
</file>